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843"/>
      </w:tblGrid>
      <w:tr w:rsidR="00894562" w:rsidRPr="00577AAB" w:rsidTr="001378BB">
        <w:tc>
          <w:tcPr>
            <w:tcW w:w="3402" w:type="dxa"/>
          </w:tcPr>
          <w:p w:rsidR="00894562" w:rsidRPr="00577AAB" w:rsidRDefault="00894562" w:rsidP="006171A9">
            <w:pPr>
              <w:rPr>
                <w:color w:val="000000"/>
                <w:sz w:val="24"/>
                <w:szCs w:val="24"/>
              </w:rPr>
            </w:pPr>
            <w:r w:rsidRPr="00577AAB">
              <w:rPr>
                <w:color w:val="000000"/>
                <w:sz w:val="24"/>
                <w:szCs w:val="24"/>
              </w:rPr>
              <w:t>Contrato</w:t>
            </w:r>
          </w:p>
        </w:tc>
        <w:sdt>
          <w:sdtPr>
            <w:rPr>
              <w:color w:val="000000"/>
              <w:sz w:val="24"/>
              <w:szCs w:val="24"/>
            </w:rPr>
            <w:alias w:val="CONTRATO"/>
            <w:tag w:val="CONTRATO"/>
            <w:id w:val="1952576824"/>
            <w:placeholder>
              <w:docPart w:val="79EE288383B44289BD42F610411DC3A1"/>
            </w:placeholder>
            <w:dropDownList>
              <w:listItem w:value="Elija un elemento."/>
              <w:listItem w:displayText="ABC123" w:value="ABC123"/>
              <w:listItem w:displayText="ABC567" w:value="ABC567"/>
            </w:dropDownList>
          </w:sdtPr>
          <w:sdtEndPr/>
          <w:sdtContent>
            <w:tc>
              <w:tcPr>
                <w:tcW w:w="1843" w:type="dxa"/>
              </w:tcPr>
              <w:p w:rsidR="00894562" w:rsidRPr="00577AAB" w:rsidRDefault="00B01023" w:rsidP="00EB7980">
                <w:pPr>
                  <w:jc w:val="left"/>
                  <w:rPr>
                    <w:color w:val="000000"/>
                    <w:sz w:val="24"/>
                    <w:szCs w:val="24"/>
                  </w:rPr>
                </w:pPr>
                <w:r w:rsidRPr="00577AAB">
                  <w:rPr>
                    <w:color w:val="000000"/>
                    <w:sz w:val="24"/>
                    <w:szCs w:val="24"/>
                  </w:rPr>
                  <w:t>ABC123</w:t>
                </w:r>
              </w:p>
            </w:tc>
          </w:sdtContent>
        </w:sdt>
      </w:tr>
      <w:tr w:rsidR="00894562" w:rsidRPr="00577AAB" w:rsidTr="001378BB">
        <w:tc>
          <w:tcPr>
            <w:tcW w:w="3402" w:type="dxa"/>
          </w:tcPr>
          <w:p w:rsidR="00894562" w:rsidRPr="00577AAB" w:rsidRDefault="00894562" w:rsidP="006171A9">
            <w:pPr>
              <w:rPr>
                <w:color w:val="000000"/>
                <w:sz w:val="24"/>
                <w:szCs w:val="24"/>
              </w:rPr>
            </w:pPr>
            <w:r w:rsidRPr="00577AAB">
              <w:rPr>
                <w:color w:val="000000"/>
                <w:sz w:val="24"/>
                <w:szCs w:val="24"/>
              </w:rPr>
              <w:t>Póliza</w:t>
            </w:r>
          </w:p>
        </w:tc>
        <w:sdt>
          <w:sdtPr>
            <w:rPr>
              <w:color w:val="000000"/>
              <w:sz w:val="24"/>
              <w:szCs w:val="24"/>
            </w:rPr>
            <w:alias w:val="PÓLIZA"/>
            <w:tag w:val="PÓLIZA"/>
            <w:id w:val="1179399507"/>
            <w:placeholder>
              <w:docPart w:val="79EE288383B44289BD42F610411DC3A1"/>
            </w:placeholder>
            <w:dropDownList>
              <w:listItem w:value="Elija un elemento."/>
              <w:listItem w:displayText="123ABC" w:value="123ABC"/>
              <w:listItem w:displayText="456DEF" w:value="456DEF"/>
            </w:dropDownList>
          </w:sdtPr>
          <w:sdtEndPr/>
          <w:sdtContent>
            <w:tc>
              <w:tcPr>
                <w:tcW w:w="1843" w:type="dxa"/>
              </w:tcPr>
              <w:p w:rsidR="00894562" w:rsidRPr="00577AAB" w:rsidRDefault="00D44A3E" w:rsidP="00EB7980">
                <w:pPr>
                  <w:jc w:val="left"/>
                  <w:rPr>
                    <w:color w:val="000000"/>
                    <w:sz w:val="24"/>
                    <w:szCs w:val="24"/>
                  </w:rPr>
                </w:pPr>
                <w:r w:rsidRPr="00577AAB">
                  <w:rPr>
                    <w:color w:val="000000"/>
                    <w:sz w:val="24"/>
                    <w:szCs w:val="24"/>
                  </w:rPr>
                  <w:t>123ABC</w:t>
                </w:r>
              </w:p>
            </w:tc>
          </w:sdtContent>
        </w:sdt>
      </w:tr>
      <w:tr w:rsidR="00894562" w:rsidRPr="00577AAB" w:rsidTr="001378BB">
        <w:tc>
          <w:tcPr>
            <w:tcW w:w="3402" w:type="dxa"/>
          </w:tcPr>
          <w:p w:rsidR="00894562" w:rsidRPr="00577AAB" w:rsidRDefault="00894562" w:rsidP="006171A9">
            <w:pPr>
              <w:rPr>
                <w:color w:val="000000"/>
                <w:sz w:val="24"/>
                <w:szCs w:val="24"/>
              </w:rPr>
            </w:pPr>
            <w:r w:rsidRPr="00577AAB">
              <w:rPr>
                <w:color w:val="000000"/>
                <w:sz w:val="24"/>
                <w:szCs w:val="24"/>
              </w:rPr>
              <w:t>Número de siniestro</w:t>
            </w:r>
          </w:p>
        </w:tc>
        <w:sdt>
          <w:sdtPr>
            <w:rPr>
              <w:color w:val="000000"/>
              <w:sz w:val="24"/>
              <w:szCs w:val="24"/>
            </w:rPr>
            <w:alias w:val="NO_SINIESTRO"/>
            <w:tag w:val="NO_SINIESTRO"/>
            <w:id w:val="1245847105"/>
            <w:placeholder>
              <w:docPart w:val="A24B0A48A0AF4386ADF9829C312921BB"/>
            </w:placeholder>
          </w:sdtPr>
          <w:sdtEndPr/>
          <w:sdtContent>
            <w:tc>
              <w:tcPr>
                <w:tcW w:w="1843" w:type="dxa"/>
              </w:tcPr>
              <w:p w:rsidR="00894562" w:rsidRPr="00577AAB" w:rsidRDefault="00D44A3E" w:rsidP="00EB7980">
                <w:pPr>
                  <w:jc w:val="left"/>
                  <w:rPr>
                    <w:color w:val="000000"/>
                    <w:sz w:val="24"/>
                    <w:szCs w:val="24"/>
                  </w:rPr>
                </w:pPr>
                <w:r w:rsidRPr="00577AAB">
                  <w:rPr>
                    <w:color w:val="000000"/>
                    <w:sz w:val="24"/>
                    <w:szCs w:val="24"/>
                  </w:rPr>
                  <w:t>123-2019</w:t>
                </w:r>
              </w:p>
            </w:tc>
          </w:sdtContent>
        </w:sdt>
      </w:tr>
      <w:tr w:rsidR="00894562" w:rsidRPr="00577AAB" w:rsidTr="001378BB">
        <w:tc>
          <w:tcPr>
            <w:tcW w:w="3402" w:type="dxa"/>
          </w:tcPr>
          <w:p w:rsidR="00894562" w:rsidRPr="00577AAB" w:rsidRDefault="00894562" w:rsidP="006171A9">
            <w:pPr>
              <w:rPr>
                <w:color w:val="000000"/>
                <w:sz w:val="24"/>
                <w:szCs w:val="24"/>
              </w:rPr>
            </w:pPr>
            <w:r w:rsidRPr="00577AAB">
              <w:rPr>
                <w:color w:val="000000"/>
                <w:sz w:val="24"/>
                <w:szCs w:val="24"/>
              </w:rPr>
              <w:t>Número de expediente IMSS</w:t>
            </w:r>
          </w:p>
        </w:tc>
        <w:sdt>
          <w:sdtPr>
            <w:rPr>
              <w:color w:val="000000"/>
              <w:sz w:val="24"/>
              <w:szCs w:val="24"/>
            </w:rPr>
            <w:alias w:val="NO_EXPEDIENTE"/>
            <w:tag w:val="NO_EXPEDIENTE"/>
            <w:id w:val="1585652496"/>
            <w:placeholder>
              <w:docPart w:val="A24B0A48A0AF4386ADF9829C312921BB"/>
            </w:placeholder>
          </w:sdtPr>
          <w:sdtEndPr/>
          <w:sdtContent>
            <w:tc>
              <w:tcPr>
                <w:tcW w:w="1843" w:type="dxa"/>
              </w:tcPr>
              <w:p w:rsidR="00894562" w:rsidRPr="00577AAB" w:rsidRDefault="00D44A3E" w:rsidP="00EB7980">
                <w:pPr>
                  <w:jc w:val="left"/>
                  <w:rPr>
                    <w:color w:val="000000"/>
                    <w:sz w:val="24"/>
                    <w:szCs w:val="24"/>
                  </w:rPr>
                </w:pPr>
                <w:r w:rsidRPr="00577AAB">
                  <w:rPr>
                    <w:color w:val="000000"/>
                    <w:sz w:val="24"/>
                    <w:szCs w:val="24"/>
                  </w:rPr>
                  <w:t>ABC-2019</w:t>
                </w:r>
              </w:p>
            </w:tc>
          </w:sdtContent>
        </w:sdt>
      </w:tr>
    </w:tbl>
    <w:p w:rsidR="00894562" w:rsidRPr="00577AAB" w:rsidRDefault="00894562" w:rsidP="00EC36CD">
      <w:pPr>
        <w:spacing w:before="360"/>
        <w:jc w:val="center"/>
        <w:rPr>
          <w:color w:val="000000"/>
          <w:sz w:val="24"/>
          <w:szCs w:val="24"/>
        </w:rPr>
      </w:pPr>
      <w:r w:rsidRPr="00577AAB">
        <w:rPr>
          <w:b/>
          <w:color w:val="000000"/>
          <w:sz w:val="24"/>
          <w:szCs w:val="24"/>
        </w:rPr>
        <w:t xml:space="preserve">CUADRO-CONVENIO DE INDEMNIZACIÓN PARA PAGO A </w:t>
      </w:r>
      <w:r w:rsidR="00597496" w:rsidRPr="00577AAB">
        <w:rPr>
          <w:b/>
          <w:color w:val="000000"/>
          <w:sz w:val="24"/>
          <w:szCs w:val="24"/>
        </w:rPr>
        <w:t>TERCEROS</w:t>
      </w:r>
    </w:p>
    <w:p w:rsidR="00597496" w:rsidRPr="00577AAB" w:rsidRDefault="008D0DCB" w:rsidP="00EC36CD">
      <w:pPr>
        <w:spacing w:after="240"/>
        <w:rPr>
          <w:color w:val="000000"/>
          <w:sz w:val="24"/>
          <w:szCs w:val="24"/>
        </w:rPr>
      </w:pPr>
      <w:r w:rsidRPr="00577AAB">
        <w:rPr>
          <w:color w:val="000000"/>
          <w:sz w:val="24"/>
          <w:szCs w:val="24"/>
        </w:rPr>
        <w:t xml:space="preserve">En apego a lo establecido en la cláusula </w:t>
      </w:r>
      <w:sdt>
        <w:sdtPr>
          <w:rPr>
            <w:color w:val="000000"/>
            <w:sz w:val="24"/>
            <w:szCs w:val="24"/>
          </w:rPr>
          <w:alias w:val="CLÁUSULA PROCED SINIESTRO"/>
          <w:tag w:val="CLÁUSULA PROCED SINIESTRO"/>
          <w:id w:val="-1476994737"/>
          <w:placeholder>
            <w:docPart w:val="0A12E6C7A99C4E3E952EC076021FB331"/>
          </w:placeholder>
          <w:showingPlcHdr/>
          <w:dropDownList>
            <w:listItem w:value="Elija un elemento."/>
            <w:listItem w:displayText="OCTAVA" w:value="OCTAVA"/>
            <w:listItem w:displayText="DÉCIMO QUINTA" w:value="DÉCIMO QUINTA"/>
            <w:listItem w:displayText="DÉCIMO OCTAVA" w:value="DÉCIMO OCTAVA"/>
            <w:listItem w:displayText="DÉCIMO NOVENA" w:value="DÉCIMO NOVENA"/>
          </w:dropDownList>
        </w:sdtPr>
        <w:sdtEndPr/>
        <w:sdtContent>
          <w:r w:rsidR="00CE62C5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C92F57" w:rsidRPr="00577AAB">
        <w:rPr>
          <w:color w:val="000000"/>
          <w:sz w:val="24"/>
          <w:szCs w:val="24"/>
        </w:rPr>
        <w:t xml:space="preserve"> </w:t>
      </w:r>
      <w:proofErr w:type="gramStart"/>
      <w:r w:rsidRPr="00577AAB">
        <w:rPr>
          <w:color w:val="000000"/>
          <w:sz w:val="24"/>
          <w:szCs w:val="24"/>
        </w:rPr>
        <w:t>del</w:t>
      </w:r>
      <w:proofErr w:type="gramEnd"/>
      <w:r w:rsidRPr="00577AAB">
        <w:rPr>
          <w:color w:val="000000"/>
          <w:sz w:val="24"/>
          <w:szCs w:val="24"/>
        </w:rPr>
        <w:t xml:space="preserve"> contrato de seguro </w:t>
      </w:r>
      <w:r w:rsidR="00C92F57" w:rsidRPr="00577AAB">
        <w:rPr>
          <w:color w:val="000000"/>
          <w:sz w:val="24"/>
          <w:szCs w:val="24"/>
        </w:rPr>
        <w:t>número</w:t>
      </w:r>
      <w:r w:rsidR="003A06CC" w:rsidRPr="00577AAB">
        <w:rPr>
          <w:color w:val="000000"/>
          <w:sz w:val="24"/>
          <w:szCs w:val="24"/>
        </w:rPr>
        <w:t xml:space="preserve"> </w:t>
      </w:r>
      <w:sdt>
        <w:sdtPr>
          <w:rPr>
            <w:color w:val="000000"/>
            <w:sz w:val="24"/>
            <w:szCs w:val="24"/>
          </w:rPr>
          <w:alias w:val="CONTRATO"/>
          <w:tag w:val="CONTRATO"/>
          <w:id w:val="-948003877"/>
          <w:placeholder>
            <w:docPart w:val="0B593333E47E4558A27DA128880CD50A"/>
          </w:placeholder>
          <w:showingPlcHdr/>
          <w:dropDownList>
            <w:listItem w:value="Elija un elemento."/>
            <w:listItem w:displayText="ABC123" w:value="ABC123"/>
            <w:listItem w:displayText="ABC567" w:value="ABC567"/>
          </w:dropDownList>
        </w:sdtPr>
        <w:sdtEndPr/>
        <w:sdtContent>
          <w:r w:rsidR="007644F0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3A06CC" w:rsidRPr="00577AAB">
        <w:rPr>
          <w:color w:val="000000"/>
          <w:sz w:val="24"/>
          <w:szCs w:val="24"/>
        </w:rPr>
        <w:t xml:space="preserve"> </w:t>
      </w:r>
      <w:r w:rsidRPr="00577AAB">
        <w:rPr>
          <w:color w:val="000000"/>
          <w:sz w:val="24"/>
          <w:szCs w:val="24"/>
        </w:rPr>
        <w:t>se celebra el presente CUADRO CONVENIO DE INDEMNIZACIÓN, por una parte el Instituto Mexicano del Seguro Social a quien en lo sucesivo se le denominará "EL INSTITUTO", representado en este acto por</w:t>
      </w:r>
      <w:r w:rsidR="003A06CC" w:rsidRPr="00577AAB">
        <w:rPr>
          <w:color w:val="000000"/>
          <w:sz w:val="24"/>
          <w:szCs w:val="24"/>
        </w:rPr>
        <w:t xml:space="preserve"> </w:t>
      </w:r>
      <w:sdt>
        <w:sdtPr>
          <w:rPr>
            <w:color w:val="000000"/>
            <w:sz w:val="24"/>
            <w:szCs w:val="24"/>
          </w:rPr>
          <w:alias w:val="representante IMSS"/>
          <w:tag w:val="representante IMSS"/>
          <w:id w:val="-459495634"/>
          <w:placeholder>
            <w:docPart w:val="1B46F274DB744F17B6A2C148FFA6B8A9"/>
          </w:placeholder>
          <w:showingPlcHdr/>
          <w:comboBox>
            <w:listItem w:value="Elija un elemento."/>
            <w:listItem w:displayText="Alfonsina Cruz Ramírez" w:value="Alfonsina Cruz Ramírez"/>
            <w:listItem w:displayText="María del Carmen Fernández Reyes" w:value="María del Carmen Fernández Reyes"/>
            <w:listItem w:displayText="Marco Antonio Cruz Salinas" w:value="Marco Antonio Cruz Salinas"/>
          </w:comboBox>
        </w:sdtPr>
        <w:sdtEndPr/>
        <w:sdtContent>
          <w:r w:rsidR="00CE62C5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577AAB">
        <w:rPr>
          <w:color w:val="000000"/>
          <w:sz w:val="24"/>
          <w:szCs w:val="24"/>
        </w:rPr>
        <w:t xml:space="preserve">, en su calidad de </w:t>
      </w:r>
      <w:sdt>
        <w:sdtPr>
          <w:rPr>
            <w:color w:val="000000"/>
            <w:sz w:val="24"/>
            <w:szCs w:val="24"/>
          </w:rPr>
          <w:alias w:val="puesto IMSS"/>
          <w:tag w:val="puesto IMSS"/>
          <w:id w:val="1556511097"/>
          <w:placeholder>
            <w:docPart w:val="A87B91CB19EE447285682004380735ED"/>
          </w:placeholder>
          <w:showingPlcHdr/>
          <w:dropDownList>
            <w:listItem w:value="Elija un elemento."/>
            <w:listItem w:displayText="Titular de la Coordinación de Administración de Riesgos Institucionales" w:value="Titular de la Coordinación de Administración de Riesgos Institucionales"/>
            <w:listItem w:displayText="Titular de la División de Control de Seguros" w:value="Titular de la División de Control de Seguros"/>
            <w:listItem w:displayText="Encargado de Siniestros" w:value="Encargado de Siniestros"/>
          </w:dropDownList>
        </w:sdtPr>
        <w:sdtEndPr/>
        <w:sdtContent>
          <w:r w:rsidR="00CE62C5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CE62C5" w:rsidRPr="00577AAB">
        <w:rPr>
          <w:color w:val="000000"/>
          <w:sz w:val="24"/>
          <w:szCs w:val="24"/>
        </w:rPr>
        <w:t xml:space="preserve"> </w:t>
      </w:r>
      <w:proofErr w:type="gramStart"/>
      <w:r w:rsidRPr="00577AAB">
        <w:rPr>
          <w:color w:val="000000"/>
          <w:sz w:val="24"/>
          <w:szCs w:val="24"/>
        </w:rPr>
        <w:t>y</w:t>
      </w:r>
      <w:proofErr w:type="gramEnd"/>
      <w:r w:rsidRPr="00577AAB">
        <w:rPr>
          <w:color w:val="000000"/>
          <w:sz w:val="24"/>
          <w:szCs w:val="24"/>
        </w:rPr>
        <w:t xml:space="preserve"> por la otra, </w:t>
      </w:r>
      <w:sdt>
        <w:sdtPr>
          <w:rPr>
            <w:color w:val="000000"/>
            <w:sz w:val="24"/>
            <w:szCs w:val="24"/>
          </w:rPr>
          <w:alias w:val="Aseguradora"/>
          <w:tag w:val="Aseguradora"/>
          <w:id w:val="1927532401"/>
          <w:placeholder>
            <w:docPart w:val="7F49DC87D02B4E7786319947758B39A1"/>
          </w:placeholder>
          <w:showingPlcHdr/>
          <w:dropDownList>
            <w:listItem w:value="Elija un elemento."/>
            <w:listItem w:displayText="Aseguradora 1" w:value="Aseguradora 1"/>
            <w:listItem w:displayText="Aseguradora 2" w:value="Aseguradora 2"/>
            <w:listItem w:displayText="Aseguradora 3" w:value="Aseguradora 3"/>
            <w:listItem w:displayText="Aseguradora 4" w:value="Aseguradora 4"/>
          </w:dropDownList>
        </w:sdtPr>
        <w:sdtEndPr/>
        <w:sdtContent>
          <w:r w:rsidR="00CE62C5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3D494B" w:rsidRPr="00577AAB">
        <w:rPr>
          <w:color w:val="000000"/>
          <w:sz w:val="24"/>
          <w:szCs w:val="24"/>
        </w:rPr>
        <w:t>,</w:t>
      </w:r>
      <w:r w:rsidRPr="00577AAB">
        <w:rPr>
          <w:color w:val="000000"/>
          <w:sz w:val="24"/>
          <w:szCs w:val="24"/>
        </w:rPr>
        <w:t xml:space="preserve"> en adelante "EL PROVEEDOR", representado por</w:t>
      </w:r>
      <w:r w:rsidR="003A06CC" w:rsidRPr="00577AAB">
        <w:rPr>
          <w:color w:val="000000"/>
          <w:sz w:val="24"/>
          <w:szCs w:val="24"/>
        </w:rPr>
        <w:t xml:space="preserve"> </w:t>
      </w:r>
      <w:sdt>
        <w:sdtPr>
          <w:rPr>
            <w:color w:val="000000"/>
            <w:sz w:val="24"/>
            <w:szCs w:val="24"/>
          </w:rPr>
          <w:alias w:val="FUNCIONARIO ASEGURADORA"/>
          <w:tag w:val="FUNCIONARIO ASEGURADORA"/>
          <w:id w:val="978647006"/>
          <w:placeholder>
            <w:docPart w:val="BE97A0A32DE141CCA78CE4669ECE2206"/>
          </w:placeholder>
          <w:showingPlcHdr/>
        </w:sdtPr>
        <w:sdtEndPr/>
        <w:sdtContent>
          <w:r w:rsidR="00CE62C5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3D494B" w:rsidRPr="00577AAB">
        <w:rPr>
          <w:color w:val="000000"/>
          <w:sz w:val="24"/>
          <w:szCs w:val="24"/>
        </w:rPr>
        <w:t>,</w:t>
      </w:r>
      <w:r w:rsidR="00CE62C5" w:rsidRPr="00577AAB">
        <w:rPr>
          <w:color w:val="000000"/>
          <w:sz w:val="24"/>
          <w:szCs w:val="24"/>
        </w:rPr>
        <w:t xml:space="preserve"> </w:t>
      </w:r>
      <w:r w:rsidRPr="00577AAB">
        <w:rPr>
          <w:color w:val="000000"/>
          <w:sz w:val="24"/>
          <w:szCs w:val="24"/>
        </w:rPr>
        <w:t>en su calidad de</w:t>
      </w:r>
      <w:r w:rsidR="003A06CC" w:rsidRPr="00577AAB">
        <w:rPr>
          <w:color w:val="000000"/>
          <w:sz w:val="24"/>
          <w:szCs w:val="24"/>
        </w:rPr>
        <w:t xml:space="preserve"> </w:t>
      </w:r>
      <w:sdt>
        <w:sdtPr>
          <w:rPr>
            <w:color w:val="000000"/>
            <w:sz w:val="24"/>
            <w:szCs w:val="24"/>
          </w:rPr>
          <w:id w:val="-1618437971"/>
          <w:placeholder>
            <w:docPart w:val="A24B0A48A0AF4386ADF9829C312921BB"/>
          </w:placeholder>
        </w:sdtPr>
        <w:sdtEndPr/>
        <w:sdtContent>
          <w:sdt>
            <w:sdtPr>
              <w:rPr>
                <w:color w:val="000000"/>
                <w:sz w:val="24"/>
                <w:szCs w:val="24"/>
              </w:rPr>
              <w:alias w:val="PUESTO ASEGURADORA"/>
              <w:tag w:val="PUESTO ASEGURADORA"/>
              <w:id w:val="2019037677"/>
              <w:placeholder>
                <w:docPart w:val="7756C371558148D589C9E762AAF08E8B"/>
              </w:placeholder>
              <w:showingPlcHdr/>
            </w:sdtPr>
            <w:sdtEndPr/>
            <w:sdtContent>
              <w:r w:rsidR="00CE62C5" w:rsidRPr="00577AAB">
                <w:rPr>
                  <w:rStyle w:val="Textodelmarcadordeposicin"/>
                  <w:sz w:val="24"/>
                  <w:szCs w:val="24"/>
                </w:rPr>
                <w:t>Haga clic aquí para escribir texto.</w:t>
              </w:r>
            </w:sdtContent>
          </w:sdt>
        </w:sdtContent>
      </w:sdt>
      <w:r w:rsidR="003A06CC" w:rsidRPr="00577AAB">
        <w:rPr>
          <w:color w:val="000000"/>
          <w:sz w:val="24"/>
          <w:szCs w:val="24"/>
        </w:rPr>
        <w:t xml:space="preserve"> </w:t>
      </w:r>
      <w:r w:rsidR="00597496" w:rsidRPr="00577AAB">
        <w:rPr>
          <w:sz w:val="24"/>
          <w:szCs w:val="24"/>
        </w:rPr>
        <w:t xml:space="preserve"> </w:t>
      </w:r>
      <w:proofErr w:type="gramStart"/>
      <w:r w:rsidR="00597496" w:rsidRPr="00577AAB">
        <w:rPr>
          <w:color w:val="000000"/>
          <w:sz w:val="24"/>
          <w:szCs w:val="24"/>
        </w:rPr>
        <w:t>y</w:t>
      </w:r>
      <w:proofErr w:type="gramEnd"/>
      <w:r w:rsidR="00597496" w:rsidRPr="00577AAB">
        <w:rPr>
          <w:color w:val="000000"/>
          <w:sz w:val="24"/>
          <w:szCs w:val="24"/>
        </w:rPr>
        <w:t xml:space="preserve"> por la otra </w:t>
      </w:r>
      <w:sdt>
        <w:sdtPr>
          <w:rPr>
            <w:color w:val="000000"/>
            <w:sz w:val="24"/>
            <w:szCs w:val="24"/>
          </w:rPr>
          <w:alias w:val="nombre del tercero"/>
          <w:tag w:val="nombre del tercero"/>
          <w:id w:val="-91398605"/>
          <w:placeholder>
            <w:docPart w:val="DefaultPlaceholder_1082065158"/>
          </w:placeholder>
          <w:showingPlcHdr/>
        </w:sdtPr>
        <w:sdtEndPr/>
        <w:sdtContent>
          <w:r w:rsidR="00597496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597496" w:rsidRPr="00577AAB">
        <w:rPr>
          <w:color w:val="000000"/>
          <w:sz w:val="24"/>
          <w:szCs w:val="24"/>
        </w:rPr>
        <w:t xml:space="preserve"> </w:t>
      </w:r>
      <w:proofErr w:type="gramStart"/>
      <w:r w:rsidR="00597496" w:rsidRPr="00577AAB">
        <w:rPr>
          <w:color w:val="000000"/>
          <w:sz w:val="24"/>
          <w:szCs w:val="24"/>
        </w:rPr>
        <w:t>en</w:t>
      </w:r>
      <w:proofErr w:type="gramEnd"/>
      <w:r w:rsidR="00597496" w:rsidRPr="00577AAB">
        <w:rPr>
          <w:color w:val="000000"/>
          <w:sz w:val="24"/>
          <w:szCs w:val="24"/>
        </w:rPr>
        <w:t xml:space="preserve"> su calidad de </w:t>
      </w:r>
      <w:sdt>
        <w:sdtPr>
          <w:rPr>
            <w:color w:val="000000"/>
            <w:sz w:val="24"/>
            <w:szCs w:val="24"/>
          </w:rPr>
          <w:alias w:val="opción"/>
          <w:tag w:val="opción"/>
          <w:id w:val="-802073188"/>
          <w:placeholder>
            <w:docPart w:val="DefaultPlaceholder_1082065159"/>
          </w:placeholder>
          <w:showingPlcHdr/>
          <w:dropDownList>
            <w:listItem w:value="Elija un elemento."/>
            <w:listItem w:displayText="&quot;TERCERO AFECTADO&quot;" w:value="&quot;TERCERO AFECTADO&quot;"/>
            <w:listItem w:displayText="&quot;TRABAJADOR&quot;" w:value="&quot;TRABAJADOR&quot;"/>
          </w:dropDownList>
        </w:sdtPr>
        <w:sdtEndPr/>
        <w:sdtContent>
          <w:r w:rsidR="00597496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</w:p>
    <w:p w:rsidR="008D0DCB" w:rsidRPr="00577AAB" w:rsidRDefault="008D0DCB" w:rsidP="00EC36CD">
      <w:pPr>
        <w:spacing w:after="240"/>
        <w:jc w:val="center"/>
        <w:rPr>
          <w:rFonts w:cs="Times New Roman"/>
          <w:b/>
          <w:spacing w:val="60"/>
          <w:sz w:val="24"/>
          <w:szCs w:val="24"/>
        </w:rPr>
      </w:pPr>
      <w:r w:rsidRPr="00577AAB">
        <w:rPr>
          <w:rFonts w:cs="Times New Roman"/>
          <w:b/>
          <w:spacing w:val="60"/>
          <w:sz w:val="24"/>
          <w:szCs w:val="24"/>
        </w:rPr>
        <w:t>DECLARACIONES</w:t>
      </w:r>
    </w:p>
    <w:p w:rsidR="008D0DCB" w:rsidRPr="00577AAB" w:rsidRDefault="00577AAB" w:rsidP="00E65EEE">
      <w:pPr>
        <w:pStyle w:val="Prrafodelista"/>
        <w:numPr>
          <w:ilvl w:val="0"/>
          <w:numId w:val="5"/>
        </w:numPr>
        <w:contextualSpacing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DE “LAS PARTES”</w:t>
      </w:r>
    </w:p>
    <w:p w:rsidR="003F4A72" w:rsidRPr="003F4A72" w:rsidRDefault="003F4A72" w:rsidP="003F4A72">
      <w:pPr>
        <w:pStyle w:val="Prrafodelista"/>
        <w:numPr>
          <w:ilvl w:val="0"/>
          <w:numId w:val="7"/>
        </w:numPr>
        <w:spacing w:after="120"/>
        <w:contextualSpacing w:val="0"/>
        <w:rPr>
          <w:sz w:val="24"/>
          <w:szCs w:val="24"/>
        </w:rPr>
      </w:pPr>
      <w:r w:rsidRPr="003F4A72">
        <w:rPr>
          <w:sz w:val="24"/>
          <w:szCs w:val="24"/>
        </w:rPr>
        <w:t xml:space="preserve">Con fecha </w:t>
      </w:r>
      <w:sdt>
        <w:sdtPr>
          <w:rPr>
            <w:sz w:val="24"/>
            <w:szCs w:val="24"/>
          </w:rPr>
          <w:id w:val="-802924614"/>
          <w:placeholder>
            <w:docPart w:val="ABA7F97E3B7F438AB1CD3185DA12A2C1"/>
          </w:placeholder>
          <w:showingPlcHdr/>
          <w:date w:fullDate="2018-08-10T00:00:00Z">
            <w:dateFormat w:val="dd' de 'MMMM' de 'yyyy"/>
            <w:lid w:val="es-MX"/>
            <w:storeMappedDataAs w:val="dateTime"/>
            <w:calendar w:val="gregorian"/>
          </w:date>
        </w:sdtPr>
        <w:sdtContent>
          <w:r w:rsidRPr="003F4A72">
            <w:rPr>
              <w:rStyle w:val="Textodelmarcadordeposicin"/>
              <w:sz w:val="24"/>
              <w:szCs w:val="24"/>
            </w:rPr>
            <w:t>Haga clic aquí para escribir una fecha.</w:t>
          </w:r>
        </w:sdtContent>
      </w:sdt>
      <w:r w:rsidRPr="003F4A72">
        <w:rPr>
          <w:sz w:val="24"/>
          <w:szCs w:val="24"/>
        </w:rPr>
        <w:t xml:space="preserve"> se presentó el siniestro por </w:t>
      </w:r>
      <w:sdt>
        <w:sdtPr>
          <w:rPr>
            <w:sz w:val="24"/>
            <w:szCs w:val="24"/>
          </w:rPr>
          <w:alias w:val="COBERTURA"/>
          <w:tag w:val="COBERTURA"/>
          <w:id w:val="-1238013412"/>
          <w:placeholder>
            <w:docPart w:val="F6D795FA735445C0830684B523DCA2B2"/>
          </w:placeholder>
          <w:showingPlcHdr/>
          <w:dropDownList>
            <w:listItem w:value="Elija un elemento."/>
            <w:listItem w:displayText="CAÍDA DE ANTENAS PARABÓLICAS Y DE RADIO DE USO NO COMERCIAL" w:value="CAÍDA DE ANTENAS PARABÓLICAS Y DE RADIO DE USO NO COMERCIAL"/>
            <w:listItem w:displayText="CAÍDA DE ÁRBOLES" w:value="CAÍDA DE ÁRBOLES"/>
            <w:listItem w:displayText="CALDERAS Y RECIPIENTES SUJETOS A PRESIÓN" w:value="CALDERAS Y RECIPIENTES SUJETOS A PRESIÓN"/>
            <w:listItem w:displayText="CAMBIOS EN TEMPERATURA DE BIENES TRANSPORTADOS" w:value="CAMBIOS EN TEMPERATURA DE BIENES TRANSPORTADOS"/>
            <w:listItem w:displayText="DAÑOS A OBRAS DE ARTE" w:value="DAÑOS A OBRAS DE ARTE"/>
            <w:listItem w:displayText="DAÑOS MATERIALES" w:value="DAÑOS MATERIALES"/>
            <w:listItem w:displayText="DAÑOS POR AGUA" w:value="DAÑOS POR AGUA"/>
            <w:listItem w:displayText="HUELGAS, ALBOROTOS POPULARES Y ACTOS DE PERSONAS MAL INTENCIONADAS" w:value="HUELGAS, ALBOROTOS POPULARES Y ACTOS DE PERSONAS MAL INTENCIONADAS"/>
            <w:listItem w:displayText="HUMO O TIZNE" w:value="HUMO O TIZNE"/>
            <w:listItem w:displayText="IMPACTO DE VEHÍCULOS" w:value="IMPACTO DE VEHÍCULOS"/>
            <w:listItem w:displayText="INCENDIO Y/O RAYO" w:value="INCENDIO Y/O RAYO"/>
            <w:listItem w:displayText="LA ACCIÓN DIRECTA DE LA ENERGÍA ELÉCTRICA" w:value="LA ACCIÓN DIRECTA DE LA ENERGÍA ELÉCTRICA"/>
            <w:listItem w:displayText="NAVES AÉREAS" w:value="NAVES AÉREAS"/>
            <w:listItem w:displayText="PÉRDIDA O DAÑOS FÍSICOS A LA CARGA" w:value="PÉRDIDA O DAÑOS FÍSICOS A LA CARGA"/>
            <w:listItem w:displayText="PÉRDIDA O DAÑOS FÍSICOS POR ECHAZÓN Y BARREDURA" w:value="PÉRDIDA O DAÑOS FÍSICOS POR ECHAZÓN Y BARREDURA"/>
            <w:listItem w:displayText="PÉRDIDA O DAÑOS FÍSICOS POR MOJADURA Y OXIDACIÓN" w:value="PÉRDIDA O DAÑOS FÍSICOS POR MOJADURA Y OXIDACIÓN"/>
            <w:listItem w:displayText="PÉRDIDA O DAÑOS FÍSICOS POR ROTURAS Y RAJADURAS" w:value="PÉRDIDA O DAÑOS FÍSICOS POR ROTURAS Y RAJADURAS"/>
            <w:listItem w:displayText="RESPONSABILIDAD CIVIL ARRENDATARIO" w:value="RESPONSABILIDAD CIVIL ARRENDATARIO"/>
            <w:listItem w:displayText="RESPONSABILIDAD CIVIL EN CENTROS VACACIONALES" w:value="RESPONSABILIDAD CIVIL EN CENTROS VACACIONALES"/>
            <w:listItem w:displayText="RESPONSABILIDAD CIVIL GENERAL" w:value="RESPONSABILIDAD CIVIL GENERAL"/>
            <w:listItem w:displayText="RIESGOS ORDINARIOS DE TRÁNSITO" w:value="RIESGOS ORDINARIOS DE TRÁNSITO"/>
            <w:listItem w:displayText="ROBO" w:value="ROBO"/>
            <w:listItem w:displayText="ROBO CON VIOLENCIA" w:value="ROBO CON VIOLENCIA"/>
            <w:listItem w:displayText="ROBO SIN VIOLENCIA" w:value="ROBO SIN VIOLENCIA"/>
            <w:listItem w:displayText="ROTURA DE MAQUINARIA" w:value="ROTURA DE MAQUINARIA"/>
            <w:listItem w:displayText="TERREMOTO Y/O ERUPCIÓN VOLCÁNICA" w:value="TERREMOTO Y/O ERUPCIÓN VOLCÁNICA"/>
          </w:dropDownList>
        </w:sdtPr>
        <w:sdtContent>
          <w:r w:rsidRPr="003F4A72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3F4A72">
        <w:rPr>
          <w:sz w:val="24"/>
          <w:szCs w:val="24"/>
        </w:rPr>
        <w:t xml:space="preserve"> que afectó bienes del patrimonio del Instituto en </w:t>
      </w:r>
      <w:sdt>
        <w:sdtPr>
          <w:rPr>
            <w:sz w:val="24"/>
            <w:szCs w:val="24"/>
          </w:rPr>
          <w:alias w:val="artículo"/>
          <w:tag w:val="artículo"/>
          <w:id w:val="-455030409"/>
          <w:placeholder>
            <w:docPart w:val="4643F91A8BB440BD874972B21A869640"/>
          </w:placeholder>
          <w:dropDownList>
            <w:listItem w:value="Elija un elemento."/>
            <w:listItem w:displayText="la" w:value="la"/>
            <w:listItem w:displayText="el" w:value="el"/>
          </w:dropDownList>
        </w:sdtPr>
        <w:sdtContent>
          <w:r w:rsidRPr="003F4A72">
            <w:rPr>
              <w:sz w:val="24"/>
              <w:szCs w:val="24"/>
            </w:rPr>
            <w:t>la</w:t>
          </w:r>
        </w:sdtContent>
      </w:sdt>
      <w:r w:rsidRPr="003F4A72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nombre completo de la unidad"/>
          <w:tag w:val="nombre completo de la unidad"/>
          <w:id w:val="1701593321"/>
          <w:placeholder>
            <w:docPart w:val="D539CAE3965A4F0D8693E390942854C6"/>
          </w:placeholder>
          <w:showingPlcHdr/>
        </w:sdtPr>
        <w:sdtContent>
          <w:r w:rsidRPr="003F4A72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3F4A72">
        <w:rPr>
          <w:sz w:val="24"/>
          <w:szCs w:val="24"/>
        </w:rPr>
        <w:t xml:space="preserve"> ubicado en </w:t>
      </w:r>
      <w:sdt>
        <w:sdtPr>
          <w:rPr>
            <w:sz w:val="24"/>
            <w:szCs w:val="24"/>
          </w:rPr>
          <w:alias w:val="calle"/>
          <w:tag w:val="calle"/>
          <w:id w:val="-997185362"/>
          <w:placeholder>
            <w:docPart w:val="1612737B1C7142259172C6B0BD2BB019"/>
          </w:placeholder>
          <w:showingPlcHdr/>
        </w:sdtPr>
        <w:sdtContent>
          <w:r w:rsidRPr="003F4A72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3F4A72">
        <w:rPr>
          <w:sz w:val="24"/>
          <w:szCs w:val="24"/>
        </w:rPr>
        <w:t xml:space="preserve"> No. </w:t>
      </w:r>
      <w:sdt>
        <w:sdtPr>
          <w:rPr>
            <w:sz w:val="24"/>
            <w:szCs w:val="24"/>
          </w:rPr>
          <w:alias w:val="número"/>
          <w:tag w:val="número"/>
          <w:id w:val="-126390802"/>
          <w:placeholder>
            <w:docPart w:val="A589CC346EE5420F81E7D2A1950980D9"/>
          </w:placeholder>
        </w:sdtPr>
        <w:sdtContent>
          <w:r w:rsidRPr="003F4A72">
            <w:rPr>
              <w:sz w:val="24"/>
              <w:szCs w:val="24"/>
            </w:rPr>
            <w:t>##</w:t>
          </w:r>
          <w:proofErr w:type="gramStart"/>
          <w:r w:rsidRPr="003F4A72">
            <w:rPr>
              <w:sz w:val="24"/>
              <w:szCs w:val="24"/>
            </w:rPr>
            <w:t xml:space="preserve"># </w:t>
          </w:r>
          <w:proofErr w:type="gramEnd"/>
        </w:sdtContent>
      </w:sdt>
      <w:r w:rsidRPr="003F4A72">
        <w:rPr>
          <w:sz w:val="24"/>
          <w:szCs w:val="24"/>
        </w:rPr>
        <w:t xml:space="preserve">, Colonia </w:t>
      </w:r>
      <w:sdt>
        <w:sdtPr>
          <w:rPr>
            <w:sz w:val="24"/>
            <w:szCs w:val="24"/>
          </w:rPr>
          <w:alias w:val="Colonia"/>
          <w:tag w:val="colonia"/>
          <w:id w:val="-1471362646"/>
          <w:placeholder>
            <w:docPart w:val="569C42AE67EB4A40939F0851C7C71855"/>
          </w:placeholder>
          <w:showingPlcHdr/>
        </w:sdtPr>
        <w:sdtContent>
          <w:r w:rsidRPr="003F4A72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3F4A72">
        <w:rPr>
          <w:sz w:val="24"/>
          <w:szCs w:val="24"/>
        </w:rPr>
        <w:t xml:space="preserve">, CP </w:t>
      </w:r>
      <w:sdt>
        <w:sdtPr>
          <w:rPr>
            <w:sz w:val="24"/>
            <w:szCs w:val="24"/>
          </w:rPr>
          <w:alias w:val="CP"/>
          <w:tag w:val="CP"/>
          <w:id w:val="-217984646"/>
          <w:placeholder>
            <w:docPart w:val="A589CC346EE5420F81E7D2A1950980D9"/>
          </w:placeholder>
        </w:sdtPr>
        <w:sdtContent>
          <w:r w:rsidRPr="003F4A72">
            <w:rPr>
              <w:sz w:val="24"/>
              <w:szCs w:val="24"/>
            </w:rPr>
            <w:t xml:space="preserve">######, Ciudad </w:t>
          </w:r>
          <w:sdt>
            <w:sdtPr>
              <w:rPr>
                <w:sz w:val="24"/>
                <w:szCs w:val="24"/>
              </w:rPr>
              <w:alias w:val="ciudad"/>
              <w:tag w:val="Ciudad"/>
              <w:id w:val="-1336911873"/>
              <w:placeholder>
                <w:docPart w:val="1F3B3322ED99425C8B8216D78AB921DB"/>
              </w:placeholder>
              <w:showingPlcHdr/>
            </w:sdtPr>
            <w:sdtContent>
              <w:r w:rsidRPr="003F4A72">
                <w:rPr>
                  <w:rStyle w:val="Textodelmarcadordeposicin"/>
                  <w:sz w:val="24"/>
                  <w:szCs w:val="24"/>
                </w:rPr>
                <w:t>Haga clic aquí para escribir texto.</w:t>
              </w:r>
            </w:sdtContent>
          </w:sdt>
        </w:sdtContent>
      </w:sdt>
      <w:r w:rsidRPr="003F4A72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alias w:val="Estado"/>
          <w:tag w:val="Estado"/>
          <w:id w:val="899097720"/>
          <w:placeholder>
            <w:docPart w:val="53E30A7E99EC44C89CF2DECA95DA9D3E"/>
          </w:placeholder>
          <w:showingPlcHdr/>
          <w:dropDownList>
            <w:listItem w:value="Elija un elemento."/>
            <w:listItem w:displayText="Ags" w:value="Aguascalientes"/>
            <w:listItem w:displayText="BC" w:value="Baja California"/>
            <w:listItem w:displayText="BCS" w:value="Baja California Sur"/>
            <w:listItem w:displayText="Camp" w:value="Campeche"/>
            <w:listItem w:displayText="CDMX" w:value="Ciudad de México"/>
            <w:listItem w:displayText="Coah" w:value="Coahuila"/>
            <w:listItem w:displayText="Col" w:value="Colima"/>
            <w:listItem w:displayText="Chi" w:value="Chiapas"/>
            <w:listItem w:displayText="Chih" w:value="Chihuaua"/>
            <w:listItem w:displayText="Dgo" w:value="Durango"/>
            <w:listItem w:displayText="Gto" w:value="Guanajuato"/>
            <w:listItem w:displayText="Gro" w:value="Guerrero"/>
            <w:listItem w:displayText="Hgo" w:value="Hidalgo"/>
            <w:listItem w:displayText="Jal" w:value="Jalisco"/>
            <w:listItem w:displayText="EDOMEX" w:value="Estado de México"/>
            <w:listItem w:displayText="Mich" w:value="Michoacán"/>
            <w:listItem w:displayText="Mor" w:value="Morelos"/>
            <w:listItem w:displayText="Nay" w:value="Nayarit"/>
            <w:listItem w:displayText="NL" w:value="Nuevo Léon"/>
            <w:listItem w:displayText="Oax" w:value="Oaxaca"/>
            <w:listItem w:displayText="Pue" w:value="Puebla"/>
            <w:listItem w:displayText="Qro" w:value="Querétaro"/>
            <w:listItem w:displayText="Q.Roo" w:value="Quntana Roo"/>
            <w:listItem w:displayText="SLP" w:value="San Luis Potosí"/>
            <w:listItem w:displayText="Sin" w:value="Sinaloa"/>
            <w:listItem w:displayText="Son" w:value="Sonora"/>
            <w:listItem w:displayText="Tab" w:value="Tabasco"/>
            <w:listItem w:displayText="Tam" w:value="Tamaulipas"/>
            <w:listItem w:displayText="Tlax" w:value="Tlaxcala"/>
            <w:listItem w:displayText="Ver" w:value="Veracruz"/>
            <w:listItem w:displayText="Yuc" w:value="Yucatán"/>
            <w:listItem w:displayText="Zac" w:value="Zacatecas"/>
          </w:dropDownList>
        </w:sdtPr>
        <w:sdtContent>
          <w:r w:rsidRPr="003F4A72">
            <w:rPr>
              <w:rStyle w:val="Textodelmarcadordeposicin"/>
              <w:sz w:val="24"/>
              <w:szCs w:val="24"/>
            </w:rPr>
            <w:t>Elija un elemento.</w:t>
          </w:r>
        </w:sdtContent>
      </w:sdt>
    </w:p>
    <w:p w:rsidR="008D0DCB" w:rsidRPr="00577AAB" w:rsidRDefault="003F4A72" w:rsidP="00E65EEE">
      <w:pPr>
        <w:pStyle w:val="Prrafodelista"/>
        <w:numPr>
          <w:ilvl w:val="0"/>
          <w:numId w:val="7"/>
        </w:numPr>
        <w:spacing w:after="240"/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 xml:space="preserve"> </w:t>
      </w:r>
      <w:r w:rsidR="00564858" w:rsidRPr="00577AAB">
        <w:rPr>
          <w:sz w:val="24"/>
          <w:szCs w:val="24"/>
        </w:rPr>
        <w:t xml:space="preserve">“LAS PARTES” </w:t>
      </w:r>
      <w:r w:rsidR="008D0DCB" w:rsidRPr="00577AAB">
        <w:rPr>
          <w:sz w:val="24"/>
          <w:szCs w:val="24"/>
        </w:rPr>
        <w:t>realiz</w:t>
      </w:r>
      <w:r w:rsidR="00564858" w:rsidRPr="00577AAB">
        <w:rPr>
          <w:sz w:val="24"/>
          <w:szCs w:val="24"/>
        </w:rPr>
        <w:t>aron</w:t>
      </w:r>
      <w:r w:rsidR="008D0DCB" w:rsidRPr="00577AAB">
        <w:rPr>
          <w:sz w:val="24"/>
          <w:szCs w:val="24"/>
        </w:rPr>
        <w:t xml:space="preserve"> la inspección del daño y verificaron las circunstancias y consecuencias del siniestro ocurrido, el cual se encuentra amparado en la póliza y contrato de seguros antes referido.</w:t>
      </w:r>
    </w:p>
    <w:p w:rsidR="008D0DCB" w:rsidRPr="00577AAB" w:rsidRDefault="008D0DCB" w:rsidP="00E65EEE">
      <w:pPr>
        <w:pStyle w:val="Prrafodelista"/>
        <w:numPr>
          <w:ilvl w:val="0"/>
          <w:numId w:val="5"/>
        </w:numPr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>DE "EL INSTITUTO".</w:t>
      </w:r>
      <w:r w:rsidRPr="00577AAB">
        <w:rPr>
          <w:sz w:val="24"/>
          <w:szCs w:val="24"/>
        </w:rPr>
        <w:tab/>
      </w:r>
    </w:p>
    <w:p w:rsidR="00B40FAB" w:rsidRPr="00B40FAB" w:rsidRDefault="00B40FAB" w:rsidP="00E65EEE">
      <w:pPr>
        <w:pStyle w:val="Prrafodelista"/>
        <w:numPr>
          <w:ilvl w:val="0"/>
          <w:numId w:val="1"/>
        </w:numPr>
        <w:spacing w:after="240"/>
        <w:contextualSpacing w:val="0"/>
        <w:rPr>
          <w:color w:val="000000"/>
          <w:sz w:val="24"/>
          <w:szCs w:val="24"/>
        </w:rPr>
      </w:pPr>
      <w:r w:rsidRPr="00B40FAB">
        <w:rPr>
          <w:sz w:val="24"/>
          <w:szCs w:val="24"/>
        </w:rPr>
        <w:t xml:space="preserve">Que (la o el) </w:t>
      </w:r>
      <w:sdt>
        <w:sdtPr>
          <w:rPr>
            <w:color w:val="000000"/>
            <w:sz w:val="24"/>
            <w:szCs w:val="24"/>
          </w:rPr>
          <w:alias w:val="puesto IMSS"/>
          <w:tag w:val="puesto IMSS"/>
          <w:id w:val="-889951986"/>
          <w:placeholder>
            <w:docPart w:val="870539D6FB054F92AE395701F372DEFE"/>
          </w:placeholder>
          <w:showingPlcHdr/>
          <w:dropDownList>
            <w:listItem w:value="Elija un elemento."/>
            <w:listItem w:displayText="Titular de la Coordinación de Administración de Riesgos Institucionales" w:value="Titular de la Coordinación de Administración de Riesgos Institucionales"/>
            <w:listItem w:displayText="Titular de la División de Control de Seguros" w:value="Titular de la División de Control de Seguros"/>
            <w:listItem w:displayText="Encargado de Siniestros" w:value="Encargado de Siniestros"/>
          </w:dropDownList>
        </w:sdtPr>
        <w:sdtContent>
          <w:r w:rsidRPr="00B40F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40FAB">
        <w:rPr>
          <w:sz w:val="24"/>
          <w:szCs w:val="24"/>
        </w:rPr>
        <w:t xml:space="preserve"> se encuentra facultada (o) para suscribir el presente instrumento jurídico en representación de “EL INSTITUTO” de acuerdo al poder que le fue conferido en la escritura pública No. </w:t>
      </w:r>
      <w:sdt>
        <w:sdtPr>
          <w:rPr>
            <w:sz w:val="24"/>
            <w:szCs w:val="24"/>
          </w:rPr>
          <w:alias w:val="escritura pública"/>
          <w:tag w:val="escritura pública"/>
          <w:id w:val="-1823428170"/>
          <w:placeholder>
            <w:docPart w:val="A0A9DB4B614D47ADB06EFE725101AB62"/>
          </w:placeholder>
          <w:showingPlcHdr/>
          <w:dropDownList>
            <w:listItem w:value="Elija un elemento."/>
            <w:listItem w:displayText="2,450" w:value="Carmen F"/>
            <w:listItem w:displayText="12,212" w:value="Alfonsina"/>
            <w:listItem w:displayText="134,432" w:value="Marco C"/>
          </w:dropDownList>
        </w:sdtPr>
        <w:sdtContent>
          <w:r w:rsidRPr="00B40F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40FAB">
        <w:rPr>
          <w:sz w:val="24"/>
          <w:szCs w:val="24"/>
        </w:rPr>
        <w:t xml:space="preserve"> de fecha </w:t>
      </w:r>
      <w:sdt>
        <w:sdtPr>
          <w:rPr>
            <w:sz w:val="24"/>
            <w:szCs w:val="24"/>
          </w:rPr>
          <w:alias w:val="fecha escritura"/>
          <w:tag w:val="fecha escritura"/>
          <w:id w:val="1009722790"/>
          <w:placeholder>
            <w:docPart w:val="94EF0D33A2AA4E3A8600207CEF0F472F"/>
          </w:placeholder>
          <w:showingPlcHdr/>
          <w:dropDownList>
            <w:listItem w:displayText="Elija una fecha" w:value="elija una fecha"/>
            <w:listItem w:displayText="3 de octubre de 2013" w:value="3 de octubre de 2013"/>
            <w:listItem w:displayText="13 de marzo de 2015" w:value="13 de marzo de 2015"/>
            <w:listItem w:displayText="18 de diciembre de 2017" w:value="18 de diciembre de 2017"/>
          </w:dropDownList>
        </w:sdtPr>
        <w:sdtContent>
          <w:r w:rsidRPr="00B40F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40FAB">
        <w:rPr>
          <w:sz w:val="24"/>
          <w:szCs w:val="24"/>
        </w:rPr>
        <w:t xml:space="preserve"> otorgada ante la fe del </w:t>
      </w:r>
      <w:sdt>
        <w:sdtPr>
          <w:rPr>
            <w:sz w:val="24"/>
            <w:szCs w:val="24"/>
          </w:rPr>
          <w:alias w:val="notario"/>
          <w:tag w:val="notario"/>
          <w:id w:val="-1425792277"/>
          <w:placeholder>
            <w:docPart w:val="EAA619B85EE3460DA36F829501167B94"/>
          </w:placeholder>
          <w:showingPlcHdr/>
          <w:dropDownList>
            <w:listItem w:value="Elija un elemento."/>
            <w:listItem w:displayText="Lic. Angel Gilberto Adame López" w:value="Lic. Angel Gilberto Adame López"/>
            <w:listItem w:displayText="Lic. Eduardo Francisco García Villegas Sánchez Cordero" w:value="Lic. Eduardo Francisco García Villegas Sánchez Cordero"/>
            <w:listItem w:displayText="Lic. José Angel Villalobos Magaña" w:value="Lic. José Angel Villalobos Magaña"/>
          </w:dropDownList>
        </w:sdtPr>
        <w:sdtContent>
          <w:r w:rsidRPr="00B40F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40FAB">
        <w:rPr>
          <w:sz w:val="24"/>
          <w:szCs w:val="24"/>
        </w:rPr>
        <w:t xml:space="preserve">Titular de la Notaria Pública No. </w:t>
      </w:r>
      <w:sdt>
        <w:sdtPr>
          <w:rPr>
            <w:sz w:val="24"/>
            <w:szCs w:val="24"/>
          </w:rPr>
          <w:alias w:val="Notaría"/>
          <w:tag w:val="Notaría"/>
          <w:id w:val="-608438133"/>
          <w:placeholder>
            <w:docPart w:val="550C5E7CCF0F4624B615F4D09DC25203"/>
          </w:placeholder>
          <w:showingPlcHdr/>
          <w:dropDownList>
            <w:listItem w:value="Elija un elemento."/>
            <w:listItem w:displayText="233" w:value="233"/>
            <w:listItem w:displayText="248" w:value="248"/>
            <w:listItem w:displayText="9" w:value="9"/>
          </w:dropDownList>
        </w:sdtPr>
        <w:sdtContent>
          <w:r w:rsidRPr="00B40F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40FAB">
        <w:rPr>
          <w:sz w:val="24"/>
          <w:szCs w:val="24"/>
        </w:rPr>
        <w:t>de la Ciudad de México.</w:t>
      </w:r>
    </w:p>
    <w:p w:rsidR="008D0DCB" w:rsidRPr="00577AAB" w:rsidRDefault="008D0DCB" w:rsidP="00B40FAB">
      <w:pPr>
        <w:pStyle w:val="Prrafodelista"/>
        <w:numPr>
          <w:ilvl w:val="0"/>
          <w:numId w:val="5"/>
        </w:numPr>
        <w:spacing w:after="240"/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>DE "EL PROVEEDOR"</w:t>
      </w:r>
    </w:p>
    <w:p w:rsidR="00B40FAB" w:rsidRDefault="00B40FAB" w:rsidP="00B40FAB">
      <w:pPr>
        <w:pStyle w:val="Prrafodelista"/>
        <w:numPr>
          <w:ilvl w:val="0"/>
          <w:numId w:val="3"/>
        </w:numPr>
        <w:spacing w:after="120"/>
        <w:contextualSpacing w:val="0"/>
        <w:rPr>
          <w:sz w:val="24"/>
          <w:szCs w:val="24"/>
        </w:rPr>
      </w:pPr>
      <w:r w:rsidRPr="00B40FAB">
        <w:rPr>
          <w:sz w:val="24"/>
          <w:szCs w:val="24"/>
        </w:rPr>
        <w:t xml:space="preserve">Que (la o el) </w:t>
      </w:r>
      <w:sdt>
        <w:sdtPr>
          <w:rPr>
            <w:color w:val="000000"/>
            <w:sz w:val="24"/>
            <w:szCs w:val="24"/>
          </w:rPr>
          <w:alias w:val="FUNCIONARIO ASEGURADORA"/>
          <w:tag w:val="FUNCIONARIO ASEGURADORA"/>
          <w:id w:val="-558324521"/>
          <w:placeholder>
            <w:docPart w:val="A29C4B6A374F48DAB43090743B85B548"/>
          </w:placeholder>
          <w:showingPlcHdr/>
        </w:sdtPr>
        <w:sdtContent>
          <w:r w:rsidRPr="00B40F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B40FAB">
        <w:rPr>
          <w:sz w:val="24"/>
          <w:szCs w:val="24"/>
        </w:rPr>
        <w:t xml:space="preserve"> se encuentra facultada (o) para suscribir el presente cuadro convenio de indemnización en representación de “EL </w:t>
      </w:r>
      <w:proofErr w:type="gramStart"/>
      <w:r w:rsidRPr="00B40FAB">
        <w:rPr>
          <w:sz w:val="24"/>
          <w:szCs w:val="24"/>
        </w:rPr>
        <w:t>PROVEEDOR ”</w:t>
      </w:r>
      <w:proofErr w:type="gramEnd"/>
      <w:r w:rsidRPr="00B40FAB">
        <w:rPr>
          <w:sz w:val="24"/>
          <w:szCs w:val="24"/>
        </w:rPr>
        <w:t xml:space="preserve"> de acuerdo al poder que le fue conferido en la escritura pública No. ----------de fecha------otorgada ante la fe del ---------Titular de la Notaria Pública No. ------de la ciudad de México. </w:t>
      </w:r>
    </w:p>
    <w:p w:rsidR="00E65EEE" w:rsidRDefault="00E65EEE" w:rsidP="00E65EEE">
      <w:pPr>
        <w:pStyle w:val="Prrafodelista"/>
        <w:numPr>
          <w:ilvl w:val="0"/>
          <w:numId w:val="3"/>
        </w:numPr>
        <w:spacing w:after="360"/>
        <w:contextualSpacing w:val="0"/>
        <w:rPr>
          <w:sz w:val="24"/>
          <w:szCs w:val="24"/>
        </w:rPr>
      </w:pPr>
      <w:r w:rsidRPr="00EC36CD">
        <w:rPr>
          <w:sz w:val="24"/>
          <w:szCs w:val="24"/>
        </w:rPr>
        <w:t>Que ha corroborado fehacientemente la realización del evento descrito en el inciso a) de las declaraciones de "ANTECEDENTES" así como de sus causas, y que ha realizado la inspección, valorización y cuantificación de los daños de conformidad con el clausulado del contrato mencionado en este documento.</w:t>
      </w:r>
    </w:p>
    <w:p w:rsidR="00597496" w:rsidRPr="00EC36CD" w:rsidRDefault="00597496" w:rsidP="00E65EEE">
      <w:pPr>
        <w:pStyle w:val="Prrafodelista"/>
        <w:numPr>
          <w:ilvl w:val="0"/>
          <w:numId w:val="5"/>
        </w:numPr>
        <w:contextualSpacing w:val="0"/>
        <w:rPr>
          <w:sz w:val="24"/>
          <w:szCs w:val="24"/>
        </w:rPr>
      </w:pPr>
      <w:r w:rsidRPr="00EC36CD">
        <w:rPr>
          <w:sz w:val="24"/>
          <w:szCs w:val="24"/>
        </w:rPr>
        <w:lastRenderedPageBreak/>
        <w:t xml:space="preserve">DE </w:t>
      </w:r>
      <w:sdt>
        <w:sdtPr>
          <w:rPr>
            <w:color w:val="000000"/>
            <w:sz w:val="24"/>
            <w:szCs w:val="24"/>
          </w:rPr>
          <w:alias w:val="opción"/>
          <w:tag w:val="opción"/>
          <w:id w:val="1568303702"/>
          <w:placeholder>
            <w:docPart w:val="649C7FCCC9AF4A98A6FB45A377CB9705"/>
          </w:placeholder>
          <w:showingPlcHdr/>
          <w:dropDownList>
            <w:listItem w:value="Elija un elemento."/>
            <w:listItem w:displayText="&quot;TERCERO AFECTADO&quot;" w:value="&quot;TERCERO AFECTADO&quot;"/>
            <w:listItem w:displayText="&quot;TRABAJADOR&quot;" w:value="&quot;TRABAJADOR&quot;"/>
          </w:dropDownList>
        </w:sdtPr>
        <w:sdtEndPr/>
        <w:sdtContent>
          <w:r w:rsidRPr="00EC36CD">
            <w:rPr>
              <w:rStyle w:val="Textodelmarcadordeposicin"/>
              <w:sz w:val="24"/>
              <w:szCs w:val="24"/>
            </w:rPr>
            <w:t>Elija un elemento.</w:t>
          </w:r>
        </w:sdtContent>
      </w:sdt>
    </w:p>
    <w:p w:rsidR="00597496" w:rsidRPr="00577AAB" w:rsidRDefault="00597496" w:rsidP="00597496">
      <w:pPr>
        <w:pStyle w:val="Prrafodelista"/>
        <w:numPr>
          <w:ilvl w:val="0"/>
          <w:numId w:val="9"/>
        </w:numPr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 xml:space="preserve">Que es el propietario de </w:t>
      </w:r>
      <w:sdt>
        <w:sdtPr>
          <w:rPr>
            <w:sz w:val="24"/>
            <w:szCs w:val="24"/>
          </w:rPr>
          <w:alias w:val="propiedad"/>
          <w:tag w:val="propiedad"/>
          <w:id w:val="891156566"/>
          <w:placeholder>
            <w:docPart w:val="DefaultPlaceholder_1082065158"/>
          </w:placeholder>
          <w:showingPlcHdr/>
        </w:sdtPr>
        <w:sdtEndPr/>
        <w:sdtContent>
          <w:r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577AAB">
        <w:rPr>
          <w:sz w:val="24"/>
          <w:szCs w:val="24"/>
        </w:rPr>
        <w:t xml:space="preserve">que se encuentra ubicado físicamente en  </w:t>
      </w:r>
      <w:sdt>
        <w:sdtPr>
          <w:rPr>
            <w:sz w:val="24"/>
            <w:szCs w:val="24"/>
          </w:rPr>
          <w:alias w:val="domicilio"/>
          <w:tag w:val="domicilio"/>
          <w:id w:val="1737588730"/>
          <w:placeholder>
            <w:docPart w:val="DefaultPlaceholder_1082065158"/>
          </w:placeholder>
          <w:showingPlcHdr/>
        </w:sdtPr>
        <w:sdtEndPr/>
        <w:sdtContent>
          <w:r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577AAB">
        <w:rPr>
          <w:sz w:val="24"/>
          <w:szCs w:val="24"/>
        </w:rPr>
        <w:t xml:space="preserve">tal como lo acredita con </w:t>
      </w:r>
      <w:sdt>
        <w:sdtPr>
          <w:rPr>
            <w:sz w:val="24"/>
            <w:szCs w:val="24"/>
          </w:rPr>
          <w:alias w:val="instrumento"/>
          <w:tag w:val="instrumento"/>
          <w:id w:val="-1796752294"/>
          <w:placeholder>
            <w:docPart w:val="DefaultPlaceholder_1082065158"/>
          </w:placeholder>
          <w:showingPlcHdr/>
        </w:sdtPr>
        <w:sdtEndPr/>
        <w:sdtContent>
          <w:r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</w:p>
    <w:p w:rsidR="0006320C" w:rsidRPr="00577AAB" w:rsidRDefault="00597496" w:rsidP="00597496">
      <w:pPr>
        <w:pStyle w:val="Prrafodelista"/>
        <w:numPr>
          <w:ilvl w:val="0"/>
          <w:numId w:val="9"/>
        </w:numPr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>Que</w:t>
      </w:r>
      <w:r w:rsidR="00E85516" w:rsidRPr="00577AAB">
        <w:rPr>
          <w:sz w:val="24"/>
          <w:szCs w:val="24"/>
        </w:rPr>
        <w:t xml:space="preserve"> aprueba en su totalidad</w:t>
      </w:r>
      <w:r w:rsidRPr="00577AAB">
        <w:rPr>
          <w:sz w:val="24"/>
          <w:szCs w:val="24"/>
        </w:rPr>
        <w:t xml:space="preserve"> los conceptos reclamados que fueron afectados por el siniestro, así como de los importes conciliados que indemnizará "EL PROVEEDOR" que se consignan en este documento.</w:t>
      </w:r>
    </w:p>
    <w:p w:rsidR="0006320C" w:rsidRPr="00577AAB" w:rsidRDefault="00597496" w:rsidP="00597496">
      <w:pPr>
        <w:pStyle w:val="Prrafodelista"/>
        <w:numPr>
          <w:ilvl w:val="0"/>
          <w:numId w:val="9"/>
        </w:numPr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 xml:space="preserve">Que acredita su personalidad con </w:t>
      </w:r>
      <w:sdt>
        <w:sdtPr>
          <w:rPr>
            <w:sz w:val="24"/>
            <w:szCs w:val="24"/>
          </w:rPr>
          <w:alias w:val="personalidad"/>
          <w:tag w:val="personalidad"/>
          <w:id w:val="-1441830321"/>
          <w:placeholder>
            <w:docPart w:val="DefaultPlaceholder_1082065159"/>
          </w:placeholder>
          <w:showingPlcHdr/>
          <w:dropDownList>
            <w:listItem w:value="Elija un elemento."/>
            <w:listItem w:displayText="Credencial de Elector" w:value="Credencial de Elector"/>
            <w:listItem w:displayText="Cédula Profesional" w:value="Cédula Profesional"/>
            <w:listItem w:displayText="Pasaporte" w:value="Pasaporte"/>
          </w:dropDownList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06320C" w:rsidRPr="00577AAB">
        <w:rPr>
          <w:sz w:val="24"/>
          <w:szCs w:val="24"/>
        </w:rPr>
        <w:t xml:space="preserve">, número </w:t>
      </w:r>
      <w:sdt>
        <w:sdtPr>
          <w:rPr>
            <w:sz w:val="24"/>
            <w:szCs w:val="24"/>
          </w:rPr>
          <w:alias w:val="num. id"/>
          <w:tag w:val="id"/>
          <w:id w:val="616039502"/>
          <w:placeholder>
            <w:docPart w:val="DefaultPlaceholder_1082065158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06320C" w:rsidRPr="00577AAB">
        <w:rPr>
          <w:sz w:val="24"/>
          <w:szCs w:val="24"/>
        </w:rPr>
        <w:t xml:space="preserve"> con fecha de emisión del </w:t>
      </w:r>
      <w:sdt>
        <w:sdtPr>
          <w:rPr>
            <w:sz w:val="24"/>
            <w:szCs w:val="24"/>
          </w:rPr>
          <w:id w:val="1638690079"/>
          <w:placeholder>
            <w:docPart w:val="DefaultPlaceholder_1082065160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una fecha.</w:t>
          </w:r>
        </w:sdtContent>
      </w:sdt>
      <w:r w:rsidR="0006320C" w:rsidRPr="00577AAB">
        <w:rPr>
          <w:sz w:val="24"/>
          <w:szCs w:val="24"/>
        </w:rPr>
        <w:t>.</w:t>
      </w:r>
    </w:p>
    <w:p w:rsidR="00087F69" w:rsidRPr="00577AAB" w:rsidRDefault="00597496" w:rsidP="00087F69">
      <w:pPr>
        <w:pStyle w:val="Prrafodelista"/>
        <w:numPr>
          <w:ilvl w:val="0"/>
          <w:numId w:val="9"/>
        </w:numPr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 xml:space="preserve">Que el valor de los bienes que refiere la declaración a) tiene un valor indemnizable por la cantidad de </w:t>
      </w:r>
      <w:proofErr w:type="spellStart"/>
      <w:r w:rsidR="0006320C" w:rsidRPr="00577AAB">
        <w:rPr>
          <w:sz w:val="24"/>
          <w:szCs w:val="24"/>
        </w:rPr>
        <w:t>de</w:t>
      </w:r>
      <w:proofErr w:type="spellEnd"/>
      <w:r w:rsidR="0006320C" w:rsidRPr="00577AAB">
        <w:rPr>
          <w:sz w:val="24"/>
          <w:szCs w:val="24"/>
        </w:rPr>
        <w:t xml:space="preserve"> $</w:t>
      </w:r>
      <w:sdt>
        <w:sdtPr>
          <w:rPr>
            <w:sz w:val="24"/>
            <w:szCs w:val="24"/>
          </w:rPr>
          <w:id w:val="-1716199399"/>
          <w:placeholder>
            <w:docPart w:val="07A3CF212B1C4EBBB969A74E1358984F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06320C" w:rsidRPr="00577AAB">
        <w:rPr>
          <w:sz w:val="24"/>
          <w:szCs w:val="24"/>
        </w:rPr>
        <w:t xml:space="preserve"> (</w:t>
      </w:r>
      <w:sdt>
        <w:sdtPr>
          <w:rPr>
            <w:sz w:val="24"/>
            <w:szCs w:val="24"/>
          </w:rPr>
          <w:id w:val="2112698284"/>
          <w:placeholder>
            <w:docPart w:val="48941B2CE7864E32A985D34AF390ED47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06320C" w:rsidRPr="00577AAB">
        <w:rPr>
          <w:sz w:val="24"/>
          <w:szCs w:val="24"/>
        </w:rPr>
        <w:t xml:space="preserve">pesos 00/100 Moneda Nacional) </w:t>
      </w:r>
      <w:r w:rsidRPr="00577AAB">
        <w:rPr>
          <w:sz w:val="24"/>
          <w:szCs w:val="24"/>
        </w:rPr>
        <w:t xml:space="preserve">y que lo sustenta con </w:t>
      </w:r>
      <w:sdt>
        <w:sdtPr>
          <w:rPr>
            <w:sz w:val="24"/>
            <w:szCs w:val="24"/>
          </w:rPr>
          <w:alias w:val="sustento"/>
          <w:tag w:val="sustento"/>
          <w:id w:val="763964908"/>
          <w:placeholder>
            <w:docPart w:val="DefaultPlaceholder_1082065158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</w:p>
    <w:p w:rsidR="0006320C" w:rsidRPr="00577AAB" w:rsidRDefault="00597496" w:rsidP="00E65EEE">
      <w:pPr>
        <w:pStyle w:val="Prrafodelista"/>
        <w:numPr>
          <w:ilvl w:val="0"/>
          <w:numId w:val="9"/>
        </w:numPr>
        <w:spacing w:after="360"/>
        <w:contextualSpacing w:val="0"/>
        <w:rPr>
          <w:sz w:val="24"/>
          <w:szCs w:val="24"/>
        </w:rPr>
      </w:pPr>
      <w:r w:rsidRPr="00577AAB">
        <w:rPr>
          <w:sz w:val="24"/>
          <w:szCs w:val="24"/>
        </w:rPr>
        <w:t xml:space="preserve">Que para todos los fines relacionados con este cuadro convenio de indemnización, señala como su domicilio el </w:t>
      </w:r>
      <w:r w:rsidR="0006320C" w:rsidRPr="00577AAB">
        <w:rPr>
          <w:sz w:val="24"/>
          <w:szCs w:val="24"/>
        </w:rPr>
        <w:t xml:space="preserve">ubicado en </w:t>
      </w:r>
      <w:sdt>
        <w:sdtPr>
          <w:rPr>
            <w:sz w:val="24"/>
            <w:szCs w:val="24"/>
          </w:rPr>
          <w:alias w:val="calle"/>
          <w:tag w:val="calle"/>
          <w:id w:val="-2041731476"/>
          <w:placeholder>
            <w:docPart w:val="64A644676FFD43FEA5A6206F65B1EB99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06320C" w:rsidRPr="00577AAB">
        <w:rPr>
          <w:sz w:val="24"/>
          <w:szCs w:val="24"/>
        </w:rPr>
        <w:t xml:space="preserve"> No. </w:t>
      </w:r>
      <w:sdt>
        <w:sdtPr>
          <w:rPr>
            <w:sz w:val="24"/>
            <w:szCs w:val="24"/>
          </w:rPr>
          <w:alias w:val="número"/>
          <w:tag w:val="número"/>
          <w:id w:val="-807701636"/>
          <w:placeholder>
            <w:docPart w:val="0644F957533F40C0AACB623EB494274F"/>
          </w:placeholder>
        </w:sdtPr>
        <w:sdtEndPr/>
        <w:sdtContent>
          <w:r w:rsidR="0006320C" w:rsidRPr="00577AAB">
            <w:rPr>
              <w:sz w:val="24"/>
              <w:szCs w:val="24"/>
            </w:rPr>
            <w:t>##</w:t>
          </w:r>
          <w:proofErr w:type="gramStart"/>
          <w:r w:rsidR="0006320C" w:rsidRPr="00577AAB">
            <w:rPr>
              <w:sz w:val="24"/>
              <w:szCs w:val="24"/>
            </w:rPr>
            <w:t xml:space="preserve"># </w:t>
          </w:r>
          <w:proofErr w:type="gramEnd"/>
        </w:sdtContent>
      </w:sdt>
      <w:r w:rsidR="0006320C" w:rsidRPr="00577AAB">
        <w:rPr>
          <w:sz w:val="24"/>
          <w:szCs w:val="24"/>
        </w:rPr>
        <w:t xml:space="preserve">, Colonia </w:t>
      </w:r>
      <w:sdt>
        <w:sdtPr>
          <w:rPr>
            <w:sz w:val="24"/>
            <w:szCs w:val="24"/>
          </w:rPr>
          <w:alias w:val="Colonia"/>
          <w:tag w:val="colonia"/>
          <w:id w:val="1895611597"/>
          <w:placeholder>
            <w:docPart w:val="8A61FB2646764684892B2932DA2B76ED"/>
          </w:placeholder>
          <w:showingPlcHdr/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06320C" w:rsidRPr="00577AAB">
        <w:rPr>
          <w:sz w:val="24"/>
          <w:szCs w:val="24"/>
        </w:rPr>
        <w:t xml:space="preserve">, CP </w:t>
      </w:r>
      <w:sdt>
        <w:sdtPr>
          <w:rPr>
            <w:sz w:val="24"/>
            <w:szCs w:val="24"/>
          </w:rPr>
          <w:alias w:val="CP"/>
          <w:tag w:val="CP"/>
          <w:id w:val="-332075671"/>
          <w:placeholder>
            <w:docPart w:val="0644F957533F40C0AACB623EB494274F"/>
          </w:placeholder>
        </w:sdtPr>
        <w:sdtEndPr/>
        <w:sdtContent>
          <w:r w:rsidR="0006320C" w:rsidRPr="00577AAB">
            <w:rPr>
              <w:sz w:val="24"/>
              <w:szCs w:val="24"/>
            </w:rPr>
            <w:t xml:space="preserve">######, Ciudad </w:t>
          </w:r>
          <w:sdt>
            <w:sdtPr>
              <w:rPr>
                <w:sz w:val="24"/>
                <w:szCs w:val="24"/>
              </w:rPr>
              <w:alias w:val="ciudad"/>
              <w:tag w:val="Ciudad"/>
              <w:id w:val="-790281101"/>
              <w:placeholder>
                <w:docPart w:val="31CCC931DBBB440C9339A6E3933AAD2A"/>
              </w:placeholder>
              <w:showingPlcHdr/>
            </w:sdtPr>
            <w:sdtEndPr/>
            <w:sdtContent>
              <w:r w:rsidR="0006320C" w:rsidRPr="00577AAB">
                <w:rPr>
                  <w:rStyle w:val="Textodelmarcadordeposicin"/>
                  <w:sz w:val="24"/>
                  <w:szCs w:val="24"/>
                </w:rPr>
                <w:t>Haga clic aquí para escribir texto.</w:t>
              </w:r>
            </w:sdtContent>
          </w:sdt>
        </w:sdtContent>
      </w:sdt>
      <w:r w:rsidR="0006320C" w:rsidRPr="00577AAB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alias w:val="Estado"/>
          <w:tag w:val="Estado"/>
          <w:id w:val="1878505842"/>
          <w:placeholder>
            <w:docPart w:val="2CA9FAB74136431083A7AEA18A612D59"/>
          </w:placeholder>
          <w:showingPlcHdr/>
          <w:dropDownList>
            <w:listItem w:value="Elija un elemento."/>
            <w:listItem w:displayText="Ags" w:value="Aguascalientes"/>
            <w:listItem w:displayText="BC" w:value="Baja California"/>
            <w:listItem w:displayText="BCS" w:value="Baja California Sur"/>
            <w:listItem w:displayText="Camp" w:value="Campeche"/>
            <w:listItem w:displayText="CDMX" w:value="Ciudad de México"/>
            <w:listItem w:displayText="Coah" w:value="Coahuila"/>
            <w:listItem w:displayText="Col" w:value="Colima"/>
            <w:listItem w:displayText="Chi" w:value="Chiapas"/>
            <w:listItem w:displayText="Chih" w:value="Chihuaua"/>
            <w:listItem w:displayText="Dgo" w:value="Durango"/>
            <w:listItem w:displayText="Gto" w:value="Guanajuato"/>
            <w:listItem w:displayText="Gro" w:value="Guerrero"/>
            <w:listItem w:displayText="Hgo" w:value="Hidalgo"/>
            <w:listItem w:displayText="Jal" w:value="Jalisco"/>
            <w:listItem w:displayText="EDOMEX" w:value="Estado de México"/>
            <w:listItem w:displayText="Mich" w:value="Michoacán"/>
            <w:listItem w:displayText="Mor" w:value="Morelos"/>
            <w:listItem w:displayText="Nay" w:value="Nayarit"/>
            <w:listItem w:displayText="NL" w:value="Nuevo Léon"/>
            <w:listItem w:displayText="Oax" w:value="Oaxaca"/>
            <w:listItem w:displayText="Pue" w:value="Puebla"/>
            <w:listItem w:displayText="Qro" w:value="Querétaro"/>
            <w:listItem w:displayText="Q.Roo" w:value="Quntana Roo"/>
            <w:listItem w:displayText="SLP" w:value="San Luis Potosí"/>
            <w:listItem w:displayText="Sin" w:value="Sinaloa"/>
            <w:listItem w:displayText="Son" w:value="Sonora"/>
            <w:listItem w:displayText="Tab" w:value="Tabasco"/>
            <w:listItem w:displayText="Tam" w:value="Tamaulipas"/>
            <w:listItem w:displayText="Tlax" w:value="Tlaxcala"/>
            <w:listItem w:displayText="Ver" w:value="Veracruz"/>
            <w:listItem w:displayText="Yuc" w:value="Yucatán"/>
            <w:listItem w:displayText="Zac" w:value="Zacatecas"/>
          </w:dropDownList>
        </w:sdtPr>
        <w:sdtEndPr/>
        <w:sdtContent>
          <w:r w:rsidR="0006320C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</w:p>
    <w:p w:rsidR="008D0DCB" w:rsidRPr="00577AAB" w:rsidRDefault="008D0DCB" w:rsidP="00806252">
      <w:pPr>
        <w:keepNext/>
        <w:jc w:val="center"/>
        <w:rPr>
          <w:rFonts w:cs="Times New Roman"/>
          <w:spacing w:val="60"/>
          <w:sz w:val="24"/>
          <w:szCs w:val="24"/>
        </w:rPr>
      </w:pPr>
      <w:r w:rsidRPr="00577AAB">
        <w:rPr>
          <w:b/>
          <w:bCs/>
          <w:spacing w:val="60"/>
          <w:sz w:val="24"/>
          <w:szCs w:val="24"/>
        </w:rPr>
        <w:t>CLÁUSULAS</w:t>
      </w:r>
    </w:p>
    <w:p w:rsidR="008D0DCB" w:rsidRPr="00577AAB" w:rsidRDefault="008D0DCB" w:rsidP="006171A9">
      <w:pPr>
        <w:rPr>
          <w:sz w:val="24"/>
          <w:szCs w:val="24"/>
        </w:rPr>
      </w:pPr>
      <w:r w:rsidRPr="00577AAB">
        <w:rPr>
          <w:sz w:val="24"/>
          <w:szCs w:val="24"/>
        </w:rPr>
        <w:t>PRIMERA.- "LAS PARTES"</w:t>
      </w:r>
      <w:r w:rsidR="00087F69" w:rsidRPr="00577AAB">
        <w:rPr>
          <w:sz w:val="24"/>
          <w:szCs w:val="24"/>
        </w:rPr>
        <w:t>,</w:t>
      </w:r>
      <w:r w:rsidRPr="00577AAB">
        <w:rPr>
          <w:sz w:val="24"/>
          <w:szCs w:val="24"/>
        </w:rPr>
        <w:t xml:space="preserve"> de conformidad con el cuadro de determinación de pérdidas debi</w:t>
      </w:r>
      <w:r w:rsidR="006171A9" w:rsidRPr="00577AAB">
        <w:rPr>
          <w:sz w:val="24"/>
          <w:szCs w:val="24"/>
        </w:rPr>
        <w:t>damente formalizado (</w:t>
      </w:r>
      <w:r w:rsidR="006171A9" w:rsidRPr="00577AAB">
        <w:rPr>
          <w:b/>
          <w:sz w:val="24"/>
          <w:szCs w:val="24"/>
        </w:rPr>
        <w:t>Anexo 1</w:t>
      </w:r>
      <w:r w:rsidR="006171A9" w:rsidRPr="00577AAB">
        <w:rPr>
          <w:sz w:val="24"/>
          <w:szCs w:val="24"/>
        </w:rPr>
        <w:t xml:space="preserve">), </w:t>
      </w:r>
      <w:r w:rsidRPr="00577AAB">
        <w:rPr>
          <w:sz w:val="24"/>
          <w:szCs w:val="24"/>
        </w:rPr>
        <w:t xml:space="preserve">convienen que el monto </w:t>
      </w:r>
      <w:r w:rsidR="00087F69" w:rsidRPr="00577AAB">
        <w:rPr>
          <w:sz w:val="24"/>
          <w:szCs w:val="24"/>
        </w:rPr>
        <w:t xml:space="preserve">que deberá pagar "EL PROVEEDOR", </w:t>
      </w:r>
      <w:r w:rsidRPr="00577AAB">
        <w:rPr>
          <w:sz w:val="24"/>
          <w:szCs w:val="24"/>
        </w:rPr>
        <w:t>por concepto de indemnización del daño causado por el evento mencionado en el inciso a) de las declaraciones de "</w:t>
      </w:r>
      <w:r w:rsidR="00EC36CD">
        <w:rPr>
          <w:sz w:val="24"/>
          <w:szCs w:val="24"/>
        </w:rPr>
        <w:t>LAS PARTES</w:t>
      </w:r>
      <w:r w:rsidRPr="00577AAB">
        <w:rPr>
          <w:sz w:val="24"/>
          <w:szCs w:val="24"/>
        </w:rPr>
        <w:t>", es por la cantidad de $</w:t>
      </w:r>
      <w:sdt>
        <w:sdtPr>
          <w:rPr>
            <w:sz w:val="24"/>
            <w:szCs w:val="24"/>
          </w:rPr>
          <w:id w:val="1954590003"/>
          <w:placeholder>
            <w:docPart w:val="2D4F21AFC9404C7BBA535193E9FA36F6"/>
          </w:placeholder>
          <w:showingPlcHdr/>
        </w:sdtPr>
        <w:sdtEndPr/>
        <w:sdtContent>
          <w:r w:rsidR="003D494B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Pr="00577AAB">
        <w:rPr>
          <w:sz w:val="24"/>
          <w:szCs w:val="24"/>
        </w:rPr>
        <w:t xml:space="preserve"> (</w:t>
      </w:r>
      <w:sdt>
        <w:sdtPr>
          <w:rPr>
            <w:sz w:val="24"/>
            <w:szCs w:val="24"/>
          </w:rPr>
          <w:id w:val="680859732"/>
          <w:placeholder>
            <w:docPart w:val="C0333DDE0B5C4AE9AA16AED8C05322A4"/>
          </w:placeholder>
          <w:showingPlcHdr/>
        </w:sdtPr>
        <w:sdtEndPr/>
        <w:sdtContent>
          <w:r w:rsidR="003D494B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proofErr w:type="gramStart"/>
      <w:r w:rsidRPr="00577AAB">
        <w:rPr>
          <w:sz w:val="24"/>
          <w:szCs w:val="24"/>
        </w:rPr>
        <w:t>pesos</w:t>
      </w:r>
      <w:proofErr w:type="gramEnd"/>
      <w:r w:rsidRPr="00577AAB">
        <w:rPr>
          <w:sz w:val="24"/>
          <w:szCs w:val="24"/>
        </w:rPr>
        <w:t xml:space="preserve"> 00/100 Moneda Nacional)</w:t>
      </w:r>
    </w:p>
    <w:p w:rsidR="00BB25C4" w:rsidRPr="00577AAB" w:rsidRDefault="008D0DCB" w:rsidP="006171A9">
      <w:pPr>
        <w:rPr>
          <w:sz w:val="24"/>
          <w:szCs w:val="24"/>
        </w:rPr>
      </w:pPr>
      <w:r w:rsidRPr="00577AAB">
        <w:rPr>
          <w:sz w:val="24"/>
          <w:szCs w:val="24"/>
        </w:rPr>
        <w:t xml:space="preserve">SEGUNDA.- "EL PROVEEDOR" se obliga a pagar </w:t>
      </w:r>
      <w:r w:rsidR="001378BB" w:rsidRPr="00577AAB">
        <w:rPr>
          <w:sz w:val="24"/>
          <w:szCs w:val="24"/>
        </w:rPr>
        <w:t>mediante transferencia electrónica a favor de “EL INSTITUTO” la cantidad de $</w:t>
      </w:r>
      <w:sdt>
        <w:sdtPr>
          <w:rPr>
            <w:sz w:val="24"/>
            <w:szCs w:val="24"/>
          </w:rPr>
          <w:id w:val="801428367"/>
          <w:placeholder>
            <w:docPart w:val="0A237146A62243ABB4FEDE413964684B"/>
          </w:placeholder>
          <w:showingPlcHdr/>
        </w:sdtPr>
        <w:sdtEndPr/>
        <w:sdtContent>
          <w:r w:rsidR="001378BB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1378BB" w:rsidRPr="00577AAB">
        <w:rPr>
          <w:sz w:val="24"/>
          <w:szCs w:val="24"/>
        </w:rPr>
        <w:t xml:space="preserve"> (</w:t>
      </w:r>
      <w:sdt>
        <w:sdtPr>
          <w:rPr>
            <w:sz w:val="24"/>
            <w:szCs w:val="24"/>
          </w:rPr>
          <w:id w:val="2034068012"/>
          <w:placeholder>
            <w:docPart w:val="E22B43A73B5E4A28A9E07D8B57F063BA"/>
          </w:placeholder>
          <w:showingPlcHdr/>
        </w:sdtPr>
        <w:sdtEndPr/>
        <w:sdtContent>
          <w:r w:rsidR="001378BB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proofErr w:type="gramStart"/>
      <w:r w:rsidR="001378BB" w:rsidRPr="00577AAB">
        <w:rPr>
          <w:sz w:val="24"/>
          <w:szCs w:val="24"/>
        </w:rPr>
        <w:t>pesos</w:t>
      </w:r>
      <w:proofErr w:type="gramEnd"/>
      <w:r w:rsidR="001378BB" w:rsidRPr="00577AAB">
        <w:rPr>
          <w:sz w:val="24"/>
          <w:szCs w:val="24"/>
        </w:rPr>
        <w:t xml:space="preserve"> 00/100 Moneda Nacional) a la cuenta ____ del banco_____ </w:t>
      </w:r>
      <w:proofErr w:type="spellStart"/>
      <w:r w:rsidR="001378BB" w:rsidRPr="00577AAB">
        <w:rPr>
          <w:sz w:val="24"/>
          <w:szCs w:val="24"/>
        </w:rPr>
        <w:t>clabe</w:t>
      </w:r>
      <w:proofErr w:type="spellEnd"/>
      <w:r w:rsidR="001378BB" w:rsidRPr="00577AAB">
        <w:rPr>
          <w:sz w:val="24"/>
          <w:szCs w:val="24"/>
        </w:rPr>
        <w:t xml:space="preserve">_____ y a través </w:t>
      </w:r>
      <w:r w:rsidR="00087F69" w:rsidRPr="00577AAB">
        <w:rPr>
          <w:sz w:val="24"/>
          <w:szCs w:val="24"/>
        </w:rPr>
        <w:t xml:space="preserve">orden de pago o cheque nominativo o </w:t>
      </w:r>
      <w:r w:rsidRPr="00577AAB">
        <w:rPr>
          <w:sz w:val="24"/>
          <w:szCs w:val="24"/>
        </w:rPr>
        <w:t xml:space="preserve">transferencia electrónica </w:t>
      </w:r>
      <w:r w:rsidR="00087F69" w:rsidRPr="00577AAB">
        <w:rPr>
          <w:sz w:val="24"/>
          <w:szCs w:val="24"/>
        </w:rPr>
        <w:t xml:space="preserve">para el abono en cuenta de </w:t>
      </w:r>
      <w:sdt>
        <w:sdtPr>
          <w:rPr>
            <w:color w:val="000000"/>
            <w:sz w:val="24"/>
            <w:szCs w:val="24"/>
          </w:rPr>
          <w:alias w:val="opción"/>
          <w:tag w:val="opción"/>
          <w:id w:val="-208034702"/>
          <w:placeholder>
            <w:docPart w:val="C634C83F16E245598C82C49A8CAD89E7"/>
          </w:placeholder>
          <w:showingPlcHdr/>
          <w:dropDownList>
            <w:listItem w:value="Elija un elemento."/>
            <w:listItem w:displayText="&quot;TERCERO AFECTADO&quot;" w:value="&quot;TERCERO AFECTADO&quot;"/>
            <w:listItem w:displayText="&quot;TRABAJADOR&quot;" w:value="&quot;TRABAJADOR&quot;"/>
          </w:dropDownList>
        </w:sdtPr>
        <w:sdtEndPr/>
        <w:sdtContent>
          <w:r w:rsidR="00087F69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087F69" w:rsidRPr="00577AAB">
        <w:rPr>
          <w:color w:val="000000"/>
          <w:sz w:val="24"/>
          <w:szCs w:val="24"/>
        </w:rPr>
        <w:t xml:space="preserve"> </w:t>
      </w:r>
      <w:proofErr w:type="gramStart"/>
      <w:r w:rsidR="00087F69" w:rsidRPr="00577AAB">
        <w:rPr>
          <w:color w:val="000000"/>
          <w:sz w:val="24"/>
          <w:szCs w:val="24"/>
        </w:rPr>
        <w:t>la</w:t>
      </w:r>
      <w:proofErr w:type="gramEnd"/>
      <w:r w:rsidR="00087F69" w:rsidRPr="00577AAB">
        <w:rPr>
          <w:color w:val="000000"/>
          <w:sz w:val="24"/>
          <w:szCs w:val="24"/>
        </w:rPr>
        <w:t xml:space="preserve"> cantidad </w:t>
      </w:r>
      <w:r w:rsidR="00BB25C4" w:rsidRPr="00577AAB">
        <w:rPr>
          <w:sz w:val="24"/>
          <w:szCs w:val="24"/>
        </w:rPr>
        <w:t>$</w:t>
      </w:r>
      <w:sdt>
        <w:sdtPr>
          <w:rPr>
            <w:sz w:val="24"/>
            <w:szCs w:val="24"/>
          </w:rPr>
          <w:id w:val="31234650"/>
          <w:placeholder>
            <w:docPart w:val="29C1C575B2D64655B354B79BE19ED448"/>
          </w:placeholder>
          <w:showingPlcHdr/>
        </w:sdtPr>
        <w:sdtEndPr/>
        <w:sdtContent>
          <w:r w:rsidR="00BB25C4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r w:rsidR="00BB25C4" w:rsidRPr="00577AAB">
        <w:rPr>
          <w:sz w:val="24"/>
          <w:szCs w:val="24"/>
        </w:rPr>
        <w:t xml:space="preserve"> (</w:t>
      </w:r>
      <w:sdt>
        <w:sdtPr>
          <w:rPr>
            <w:sz w:val="24"/>
            <w:szCs w:val="24"/>
          </w:rPr>
          <w:id w:val="-676887759"/>
          <w:placeholder>
            <w:docPart w:val="CB2B36E20F7D4401BB43E6A272BF0923"/>
          </w:placeholder>
          <w:showingPlcHdr/>
        </w:sdtPr>
        <w:sdtEndPr/>
        <w:sdtContent>
          <w:r w:rsidR="00BB25C4" w:rsidRPr="00577AAB">
            <w:rPr>
              <w:rStyle w:val="Textodelmarcadordeposicin"/>
              <w:sz w:val="24"/>
              <w:szCs w:val="24"/>
            </w:rPr>
            <w:t>Haga clic aquí para escribir texto.</w:t>
          </w:r>
        </w:sdtContent>
      </w:sdt>
      <w:proofErr w:type="gramStart"/>
      <w:r w:rsidR="00BB25C4" w:rsidRPr="00577AAB">
        <w:rPr>
          <w:sz w:val="24"/>
          <w:szCs w:val="24"/>
        </w:rPr>
        <w:t>pesos</w:t>
      </w:r>
      <w:proofErr w:type="gramEnd"/>
      <w:r w:rsidR="00BB25C4" w:rsidRPr="00577AAB">
        <w:rPr>
          <w:sz w:val="24"/>
          <w:szCs w:val="24"/>
        </w:rPr>
        <w:t xml:space="preserve"> 00/100 Moneda Nacional) a la cuenta ____ del banco_____ </w:t>
      </w:r>
      <w:proofErr w:type="spellStart"/>
      <w:r w:rsidR="00BB25C4" w:rsidRPr="00577AAB">
        <w:rPr>
          <w:sz w:val="24"/>
          <w:szCs w:val="24"/>
        </w:rPr>
        <w:t>clabe</w:t>
      </w:r>
      <w:proofErr w:type="spellEnd"/>
      <w:r w:rsidR="00BB25C4" w:rsidRPr="00577AAB">
        <w:rPr>
          <w:sz w:val="24"/>
          <w:szCs w:val="24"/>
        </w:rPr>
        <w:t>_____ en los términos que señala la cláusula_____ del contrato descrito en el proemio.</w:t>
      </w:r>
    </w:p>
    <w:p w:rsidR="008D0DCB" w:rsidRPr="00577AAB" w:rsidRDefault="00087F69" w:rsidP="006171A9">
      <w:pPr>
        <w:rPr>
          <w:sz w:val="24"/>
          <w:szCs w:val="24"/>
        </w:rPr>
      </w:pPr>
      <w:r w:rsidRPr="00577AAB">
        <w:rPr>
          <w:sz w:val="24"/>
          <w:szCs w:val="24"/>
        </w:rPr>
        <w:t>TERCERA</w:t>
      </w:r>
      <w:r w:rsidR="008D0DCB" w:rsidRPr="00577AAB">
        <w:rPr>
          <w:sz w:val="24"/>
          <w:szCs w:val="24"/>
        </w:rPr>
        <w:t>.- "LAS PARTES" convienen que por la ocurrencia del siniestro que da origen al presente cuadro convenio de indemnización</w:t>
      </w:r>
      <w:r w:rsidR="003A06CC" w:rsidRPr="00577AAB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salvamento"/>
          <w:tag w:val="salvamento"/>
          <w:id w:val="-1829741498"/>
          <w:placeholder>
            <w:docPart w:val="9E06221744BB4CF9BF6C6854DA4C629C"/>
          </w:placeholder>
          <w:showingPlcHdr/>
          <w:dropDownList>
            <w:listItem w:value="Elija un elemento."/>
            <w:listItem w:displayText="sí hay salvamento, el cual se encuentra descrito en el Anexo 2 de este documento" w:value="sí hay salvamento, el cual se encuentra descrito en el Anexo 2 de este documento"/>
            <w:listItem w:displayText="no hay salvamento" w:value="no hay salvamento"/>
          </w:dropDownList>
        </w:sdtPr>
        <w:sdtEndPr/>
        <w:sdtContent>
          <w:r w:rsidR="00806252" w:rsidRPr="00577AAB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="003A06CC" w:rsidRPr="00577AAB">
        <w:rPr>
          <w:sz w:val="24"/>
          <w:szCs w:val="24"/>
        </w:rPr>
        <w:t>.</w:t>
      </w:r>
    </w:p>
    <w:p w:rsidR="008D0DCB" w:rsidRPr="00577AAB" w:rsidRDefault="00087F69" w:rsidP="006171A9">
      <w:pPr>
        <w:rPr>
          <w:sz w:val="24"/>
          <w:szCs w:val="24"/>
        </w:rPr>
      </w:pPr>
      <w:r w:rsidRPr="00577AAB">
        <w:rPr>
          <w:sz w:val="24"/>
          <w:szCs w:val="24"/>
        </w:rPr>
        <w:t>CUARTA</w:t>
      </w:r>
      <w:r w:rsidR="008D0DCB" w:rsidRPr="00577AAB">
        <w:rPr>
          <w:sz w:val="24"/>
          <w:szCs w:val="24"/>
        </w:rPr>
        <w:t>.- “LAS PARTES” convienen que el hecho de que se formalice el presente c</w:t>
      </w:r>
      <w:r w:rsidR="003A06CC" w:rsidRPr="00577AAB">
        <w:rPr>
          <w:sz w:val="24"/>
          <w:szCs w:val="24"/>
        </w:rPr>
        <w:t>uadro convenio de indemnización</w:t>
      </w:r>
      <w:r w:rsidR="008D0DCB" w:rsidRPr="00577AAB">
        <w:rPr>
          <w:sz w:val="24"/>
          <w:szCs w:val="24"/>
        </w:rPr>
        <w:t xml:space="preserve"> no es limitante para que “EL INSTITUTO”</w:t>
      </w:r>
      <w:r w:rsidR="003A06CC" w:rsidRPr="00577AAB">
        <w:rPr>
          <w:sz w:val="24"/>
          <w:szCs w:val="24"/>
        </w:rPr>
        <w:t>,</w:t>
      </w:r>
      <w:r w:rsidR="008D0DCB" w:rsidRPr="00577AAB">
        <w:rPr>
          <w:sz w:val="24"/>
          <w:szCs w:val="24"/>
        </w:rPr>
        <w:t xml:space="preserve"> en el caso de que así proceda, solicite a “EL PROVEEDOR” la rectificación del monto señalado en la Cláusula Primera, especialmente cuando se trate de hechos supervenientes, quedando obligado “EL INSTITUTO” a aportar la documentación comprobatoria correspondiente.</w:t>
      </w:r>
    </w:p>
    <w:p w:rsidR="008D0DCB" w:rsidRDefault="00087F69" w:rsidP="006171A9">
      <w:pPr>
        <w:rPr>
          <w:sz w:val="24"/>
          <w:szCs w:val="24"/>
        </w:rPr>
      </w:pPr>
      <w:r w:rsidRPr="00577AAB">
        <w:rPr>
          <w:sz w:val="24"/>
          <w:szCs w:val="24"/>
        </w:rPr>
        <w:lastRenderedPageBreak/>
        <w:t>QUINTA</w:t>
      </w:r>
      <w:r w:rsidR="008D0DCB" w:rsidRPr="00577AAB">
        <w:rPr>
          <w:sz w:val="24"/>
          <w:szCs w:val="24"/>
        </w:rPr>
        <w:t xml:space="preserve">.- "EL PROVEEDOR hará el pago </w:t>
      </w:r>
      <w:r w:rsidR="006171A9" w:rsidRPr="00577AAB">
        <w:rPr>
          <w:sz w:val="24"/>
          <w:szCs w:val="24"/>
        </w:rPr>
        <w:t xml:space="preserve">de la cantidad establecida en la cláusula Primera </w:t>
      </w:r>
      <w:r w:rsidR="008D0DCB" w:rsidRPr="00577AAB">
        <w:rPr>
          <w:sz w:val="24"/>
          <w:szCs w:val="24"/>
        </w:rPr>
        <w:t>en una sola exhibición dentro de los 30 (treinta) días naturales siguientes a la fecha de entrega del presente cuadro convenio de indemnización por parte de "EL INSTITUTO" a "EL PROVEEDOR" o al despacho de ajustadores.</w:t>
      </w:r>
    </w:p>
    <w:p w:rsidR="00EC36CD" w:rsidRDefault="00EC36CD" w:rsidP="00EC36CD">
      <w:pPr>
        <w:widowControl w:val="0"/>
        <w:autoSpaceDE w:val="0"/>
        <w:rPr>
          <w:sz w:val="24"/>
          <w:szCs w:val="24"/>
        </w:rPr>
      </w:pPr>
      <w:r w:rsidRPr="00EC36CD">
        <w:rPr>
          <w:sz w:val="24"/>
          <w:szCs w:val="24"/>
        </w:rPr>
        <w:t xml:space="preserve">SEXTA- “LAS PARTES” convienen expresamente que salvo lo previsto en el presente convenio, no se modifica, altera o nova en forma alguna lo estipulado en el contrato primigenio descrito en el proemio del presente instrumento legal. </w:t>
      </w:r>
    </w:p>
    <w:p w:rsidR="00EC36CD" w:rsidRPr="00EC36CD" w:rsidRDefault="00EC36CD" w:rsidP="00EC36CD">
      <w:pPr>
        <w:widowControl w:val="0"/>
        <w:autoSpaceDE w:val="0"/>
        <w:spacing w:after="360"/>
        <w:rPr>
          <w:sz w:val="24"/>
          <w:szCs w:val="24"/>
        </w:rPr>
      </w:pPr>
      <w:r w:rsidRPr="00EC36CD">
        <w:rPr>
          <w:sz w:val="24"/>
          <w:szCs w:val="24"/>
        </w:rPr>
        <w:t>SÉPTIMA.- Para la interpretación y cumplimiento del presente convenio, “LAS PARTES” acuerdan que la competencia por territorio para demandar en materia de seguros será determinada a elección de “EL INSTITUTO” en razón del domicilio de cualquiera de las Delegaciones de la Comisión Nacional para la Protección y Defensa de los Usuarios de Servicios Financieros, por lo que cualquier pacto que se estipule contrario a lo dispuesto en esta cláusula será nulo.</w:t>
      </w:r>
    </w:p>
    <w:p w:rsidR="001378BB" w:rsidRPr="00577AAB" w:rsidRDefault="001378BB" w:rsidP="001378BB">
      <w:pPr>
        <w:rPr>
          <w:sz w:val="24"/>
          <w:szCs w:val="24"/>
        </w:rPr>
      </w:pPr>
      <w:r w:rsidRPr="00577AAB">
        <w:rPr>
          <w:sz w:val="24"/>
          <w:szCs w:val="24"/>
        </w:rPr>
        <w:t>El presente cuadro convenio de indemnización se firma por duplicado en la Ciudad de México el día que señala en sello y/o acuse de recibido por parte de “EL PROVEEDOR” o despacho de ajustadores.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0"/>
        <w:gridCol w:w="2330"/>
        <w:gridCol w:w="2690"/>
        <w:gridCol w:w="2331"/>
      </w:tblGrid>
      <w:tr w:rsidR="006171A9" w:rsidRPr="00577AAB" w:rsidTr="00EF2E7C">
        <w:tc>
          <w:tcPr>
            <w:tcW w:w="5020" w:type="dxa"/>
            <w:gridSpan w:val="2"/>
          </w:tcPr>
          <w:p w:rsidR="006171A9" w:rsidRPr="00577AAB" w:rsidRDefault="006171A9" w:rsidP="00894562">
            <w:pPr>
              <w:jc w:val="center"/>
              <w:rPr>
                <w:bCs/>
                <w:sz w:val="24"/>
                <w:szCs w:val="24"/>
              </w:rPr>
            </w:pPr>
            <w:r w:rsidRPr="00577AAB">
              <w:rPr>
                <w:bCs/>
                <w:sz w:val="24"/>
                <w:szCs w:val="24"/>
              </w:rPr>
              <w:t>POR “</w:t>
            </w:r>
            <w:r w:rsidRPr="00577AAB">
              <w:rPr>
                <w:b/>
                <w:bCs/>
                <w:sz w:val="24"/>
                <w:szCs w:val="24"/>
              </w:rPr>
              <w:t>EL INSTITUTO</w:t>
            </w:r>
            <w:r w:rsidRPr="00577AAB">
              <w:rPr>
                <w:bCs/>
                <w:sz w:val="24"/>
                <w:szCs w:val="24"/>
              </w:rPr>
              <w:t>”</w:t>
            </w:r>
          </w:p>
        </w:tc>
        <w:tc>
          <w:tcPr>
            <w:tcW w:w="5021" w:type="dxa"/>
            <w:gridSpan w:val="2"/>
          </w:tcPr>
          <w:p w:rsidR="006171A9" w:rsidRPr="00577AAB" w:rsidRDefault="006171A9" w:rsidP="00894562">
            <w:pPr>
              <w:jc w:val="center"/>
              <w:rPr>
                <w:b/>
                <w:bCs/>
                <w:sz w:val="24"/>
                <w:szCs w:val="24"/>
              </w:rPr>
            </w:pPr>
            <w:r w:rsidRPr="00577AAB">
              <w:rPr>
                <w:bCs/>
                <w:sz w:val="24"/>
                <w:szCs w:val="24"/>
              </w:rPr>
              <w:t>POR</w:t>
            </w:r>
            <w:r w:rsidRPr="00577AAB">
              <w:rPr>
                <w:b/>
                <w:bCs/>
                <w:sz w:val="24"/>
                <w:szCs w:val="24"/>
              </w:rPr>
              <w:t xml:space="preserve"> “EL PROVEEDOR”</w:t>
            </w:r>
          </w:p>
        </w:tc>
      </w:tr>
      <w:tr w:rsidR="006171A9" w:rsidRPr="00577AAB" w:rsidTr="00EF2E7C">
        <w:trPr>
          <w:trHeight w:val="1116"/>
        </w:trPr>
        <w:tc>
          <w:tcPr>
            <w:tcW w:w="5020" w:type="dxa"/>
            <w:gridSpan w:val="2"/>
          </w:tcPr>
          <w:p w:rsidR="006171A9" w:rsidRPr="00577AAB" w:rsidRDefault="006171A9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21" w:type="dxa"/>
            <w:gridSpan w:val="2"/>
          </w:tcPr>
          <w:p w:rsidR="006171A9" w:rsidRDefault="006171A9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Pr="00577AAB" w:rsidRDefault="00E65EEE" w:rsidP="00894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94562" w:rsidRPr="00577AAB" w:rsidTr="00EF2E7C">
        <w:tc>
          <w:tcPr>
            <w:tcW w:w="5020" w:type="dxa"/>
            <w:gridSpan w:val="2"/>
          </w:tcPr>
          <w:p w:rsidR="00894562" w:rsidRPr="00577AAB" w:rsidRDefault="00E65EEE" w:rsidP="003A06CC">
            <w:pPr>
              <w:jc w:val="center"/>
              <w:rPr>
                <w:bCs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alias w:val="representante IMSS"/>
                <w:tag w:val="representante IMSS"/>
                <w:id w:val="-289362530"/>
                <w:placeholder>
                  <w:docPart w:val="721B33DF4A464192B8DF5F50337D9D31"/>
                </w:placeholder>
                <w:showingPlcHdr/>
                <w:comboBox>
                  <w:listItem w:value="Elija un elemento."/>
                  <w:listItem w:displayText="Alfonsina Cruz Ramírez" w:value="Alfonsina Cruz Ramírez"/>
                  <w:listItem w:displayText="María del Carmen Fernández Reyes" w:value="María del Carmen Fernández Reyes"/>
                  <w:listItem w:displayText="Marco Antonio Cruz Salinas" w:value="Marco Antonio Cruz Salinas"/>
                </w:comboBox>
              </w:sdtPr>
              <w:sdtEndPr/>
              <w:sdtContent>
                <w:r w:rsidR="00806252" w:rsidRPr="00577AAB">
                  <w:rPr>
                    <w:rStyle w:val="Textodelmarcadordeposicin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5021" w:type="dxa"/>
            <w:gridSpan w:val="2"/>
          </w:tcPr>
          <w:p w:rsidR="00894562" w:rsidRPr="00577AAB" w:rsidRDefault="00E65EEE" w:rsidP="00894562">
            <w:pPr>
              <w:jc w:val="center"/>
              <w:rPr>
                <w:bCs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alias w:val="FUNCIONARIO ASEGURADORA"/>
                <w:tag w:val="FUNCIONARIO ASEGURADORA"/>
                <w:id w:val="-1320648469"/>
                <w:placeholder>
                  <w:docPart w:val="C22A3282DD9C45DFA3C3370D5AFD3038"/>
                </w:placeholder>
                <w:showingPlcHdr/>
              </w:sdtPr>
              <w:sdtEndPr/>
              <w:sdtContent>
                <w:r w:rsidR="00806252" w:rsidRPr="00577AAB">
                  <w:rPr>
                    <w:rStyle w:val="Textodelmarcadordeposicin"/>
                    <w:sz w:val="24"/>
                    <w:szCs w:val="24"/>
                  </w:rPr>
                  <w:t>Haga clic aquí para escribir texto.</w:t>
                </w:r>
              </w:sdtContent>
            </w:sdt>
          </w:p>
        </w:tc>
      </w:tr>
      <w:tr w:rsidR="00894562" w:rsidRPr="00577AAB" w:rsidTr="00EF2E7C">
        <w:tc>
          <w:tcPr>
            <w:tcW w:w="5020" w:type="dxa"/>
            <w:gridSpan w:val="2"/>
          </w:tcPr>
          <w:p w:rsidR="00894562" w:rsidRPr="00577AAB" w:rsidRDefault="00E65EEE" w:rsidP="00894562">
            <w:pPr>
              <w:jc w:val="center"/>
              <w:rPr>
                <w:bCs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alias w:val="puesto IMSS"/>
                <w:tag w:val="puesto IMSS"/>
                <w:id w:val="-863747569"/>
                <w:placeholder>
                  <w:docPart w:val="91DB384D0F3943FFB953BCB5434D31CA"/>
                </w:placeholder>
                <w:showingPlcHdr/>
                <w:dropDownList>
                  <w:listItem w:value="Elija un elemento."/>
                  <w:listItem w:displayText="Titular de la Coordinación de Administración de Riesgos Institucionales" w:value="Titular de la Coordinación de Administración de Riesgos Institucionales"/>
                  <w:listItem w:displayText="Titular de la División de Control de Seguros" w:value="Titular de la División de Control de Seguros"/>
                  <w:listItem w:displayText="Encargado de Siniestros" w:value="Encargado de Siniestros"/>
                </w:dropDownList>
              </w:sdtPr>
              <w:sdtEndPr/>
              <w:sdtContent>
                <w:r w:rsidR="00806252" w:rsidRPr="00577AAB">
                  <w:rPr>
                    <w:rStyle w:val="Textodelmarcadordeposicin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5021" w:type="dxa"/>
            <w:gridSpan w:val="2"/>
          </w:tcPr>
          <w:p w:rsidR="00894562" w:rsidRPr="00577AAB" w:rsidRDefault="00E65EEE" w:rsidP="00894562">
            <w:pPr>
              <w:jc w:val="center"/>
              <w:rPr>
                <w:bCs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alias w:val="PUESTO ASEGURADORA"/>
                <w:tag w:val="PUESTO ASEGURADORA"/>
                <w:id w:val="-959874921"/>
                <w:placeholder>
                  <w:docPart w:val="9E8D19F7693E42ACA67E5CEAED930BE7"/>
                </w:placeholder>
                <w:showingPlcHdr/>
              </w:sdtPr>
              <w:sdtEndPr/>
              <w:sdtContent>
                <w:r w:rsidR="00806252" w:rsidRPr="00577AAB">
                  <w:rPr>
                    <w:rStyle w:val="Textodelmarcadordeposicin"/>
                    <w:sz w:val="24"/>
                    <w:szCs w:val="24"/>
                  </w:rPr>
                  <w:t>Haga clic aquí para escribir texto.</w:t>
                </w:r>
              </w:sdtContent>
            </w:sdt>
          </w:p>
        </w:tc>
      </w:tr>
      <w:tr w:rsidR="00C64490" w:rsidRPr="00577AAB" w:rsidTr="00EF2E7C">
        <w:trPr>
          <w:gridBefore w:val="1"/>
          <w:gridAfter w:val="1"/>
          <w:wBefore w:w="2690" w:type="dxa"/>
          <w:wAfter w:w="2331" w:type="dxa"/>
        </w:trPr>
        <w:tc>
          <w:tcPr>
            <w:tcW w:w="5020" w:type="dxa"/>
            <w:gridSpan w:val="2"/>
          </w:tcPr>
          <w:p w:rsidR="00C64490" w:rsidRPr="00577AAB" w:rsidRDefault="00EF2E7C" w:rsidP="00EF2E7C">
            <w:pPr>
              <w:tabs>
                <w:tab w:val="left" w:pos="1373"/>
                <w:tab w:val="center" w:pos="2402"/>
              </w:tabs>
              <w:jc w:val="left"/>
              <w:rPr>
                <w:bCs/>
                <w:sz w:val="24"/>
                <w:szCs w:val="24"/>
              </w:rPr>
            </w:pPr>
            <w:r w:rsidRPr="00577AAB">
              <w:rPr>
                <w:color w:val="000000"/>
                <w:sz w:val="24"/>
                <w:szCs w:val="24"/>
              </w:rPr>
              <w:tab/>
              <w:t xml:space="preserve">POR </w:t>
            </w:r>
            <w:r w:rsidRPr="00577AAB">
              <w:rPr>
                <w:color w:val="000000"/>
                <w:sz w:val="24"/>
                <w:szCs w:val="24"/>
              </w:rPr>
              <w:tab/>
            </w:r>
            <w:sdt>
              <w:sdtPr>
                <w:rPr>
                  <w:color w:val="000000"/>
                  <w:sz w:val="24"/>
                  <w:szCs w:val="24"/>
                </w:rPr>
                <w:alias w:val="opción"/>
                <w:tag w:val="opción"/>
                <w:id w:val="855004016"/>
                <w:placeholder>
                  <w:docPart w:val="106EC31B001846A4A4373E318EF7B504"/>
                </w:placeholder>
                <w:showingPlcHdr/>
                <w:dropDownList>
                  <w:listItem w:value="Elija un elemento."/>
                  <w:listItem w:displayText="&quot;TERCERO AFECTADO&quot;" w:value="&quot;TERCERO AFECTADO&quot;"/>
                  <w:listItem w:displayText="&quot;TRABAJADOR&quot;" w:value="&quot;TRABAJADOR&quot;"/>
                </w:dropDownList>
              </w:sdtPr>
              <w:sdtEndPr/>
              <w:sdtContent>
                <w:r w:rsidRPr="00577AAB">
                  <w:rPr>
                    <w:rStyle w:val="Textodelmarcadordeposicin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C64490" w:rsidRPr="00577AAB" w:rsidTr="00EF2E7C">
        <w:trPr>
          <w:gridBefore w:val="1"/>
          <w:gridAfter w:val="1"/>
          <w:wBefore w:w="2690" w:type="dxa"/>
          <w:wAfter w:w="2331" w:type="dxa"/>
          <w:trHeight w:val="1116"/>
        </w:trPr>
        <w:tc>
          <w:tcPr>
            <w:tcW w:w="5020" w:type="dxa"/>
            <w:gridSpan w:val="2"/>
          </w:tcPr>
          <w:p w:rsidR="00C64490" w:rsidRDefault="00C64490" w:rsidP="00B816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B816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B816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Default="00E65EEE" w:rsidP="00B816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5EEE" w:rsidRPr="00577AAB" w:rsidRDefault="00E65EEE" w:rsidP="00B816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2E7C" w:rsidRPr="00577AAB" w:rsidTr="00EF2E7C">
        <w:trPr>
          <w:gridBefore w:val="1"/>
          <w:gridAfter w:val="1"/>
          <w:wBefore w:w="2690" w:type="dxa"/>
          <w:wAfter w:w="2331" w:type="dxa"/>
          <w:trHeight w:val="283"/>
        </w:trPr>
        <w:tc>
          <w:tcPr>
            <w:tcW w:w="5020" w:type="dxa"/>
            <w:gridSpan w:val="2"/>
          </w:tcPr>
          <w:p w:rsidR="00EF2E7C" w:rsidRPr="00577AAB" w:rsidRDefault="00EF2E7C" w:rsidP="00B8166F">
            <w:pPr>
              <w:jc w:val="center"/>
              <w:rPr>
                <w:b/>
                <w:bCs/>
                <w:sz w:val="24"/>
                <w:szCs w:val="24"/>
              </w:rPr>
            </w:pPr>
            <w:r w:rsidRPr="00577AAB">
              <w:rPr>
                <w:b/>
                <w:bCs/>
                <w:sz w:val="24"/>
                <w:szCs w:val="24"/>
              </w:rPr>
              <w:t>Nombre y firma</w:t>
            </w:r>
          </w:p>
        </w:tc>
      </w:tr>
      <w:tr w:rsidR="001378BB" w:rsidRPr="00577AAB" w:rsidTr="001378BB">
        <w:trPr>
          <w:trHeight w:val="1781"/>
        </w:trPr>
        <w:tc>
          <w:tcPr>
            <w:tcW w:w="5020" w:type="dxa"/>
            <w:gridSpan w:val="2"/>
          </w:tcPr>
          <w:p w:rsidR="001378BB" w:rsidRPr="00577AAB" w:rsidRDefault="001378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21" w:type="dxa"/>
            <w:gridSpan w:val="2"/>
          </w:tcPr>
          <w:p w:rsidR="001378BB" w:rsidRPr="00577AAB" w:rsidRDefault="001378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78BB" w:rsidRPr="00577AAB" w:rsidTr="001378BB">
        <w:trPr>
          <w:trHeight w:val="571"/>
        </w:trPr>
        <w:tc>
          <w:tcPr>
            <w:tcW w:w="5020" w:type="dxa"/>
            <w:gridSpan w:val="2"/>
            <w:hideMark/>
          </w:tcPr>
          <w:p w:rsidR="001378BB" w:rsidRPr="00577AAB" w:rsidRDefault="001378BB">
            <w:pPr>
              <w:jc w:val="center"/>
              <w:rPr>
                <w:bCs/>
                <w:sz w:val="24"/>
                <w:szCs w:val="24"/>
              </w:rPr>
            </w:pPr>
            <w:r w:rsidRPr="00577AAB">
              <w:rPr>
                <w:bCs/>
                <w:sz w:val="24"/>
                <w:szCs w:val="24"/>
              </w:rPr>
              <w:t>Sello de recibido de “EL INSTITUTO”</w:t>
            </w:r>
          </w:p>
        </w:tc>
        <w:tc>
          <w:tcPr>
            <w:tcW w:w="5021" w:type="dxa"/>
            <w:gridSpan w:val="2"/>
            <w:hideMark/>
          </w:tcPr>
          <w:p w:rsidR="001378BB" w:rsidRPr="00577AAB" w:rsidRDefault="001378BB">
            <w:pPr>
              <w:jc w:val="center"/>
              <w:rPr>
                <w:bCs/>
                <w:sz w:val="24"/>
                <w:szCs w:val="24"/>
              </w:rPr>
            </w:pPr>
            <w:r w:rsidRPr="00577AAB">
              <w:rPr>
                <w:bCs/>
                <w:sz w:val="24"/>
                <w:szCs w:val="24"/>
              </w:rPr>
              <w:t>Sello y/o Acuse de recibido de “EL PROVEEDOR”  o despacho de ajustadores</w:t>
            </w:r>
          </w:p>
        </w:tc>
      </w:tr>
    </w:tbl>
    <w:p w:rsidR="001378BB" w:rsidRPr="00577AAB" w:rsidRDefault="001378BB" w:rsidP="002A37D4">
      <w:pPr>
        <w:rPr>
          <w:bCs/>
          <w:sz w:val="24"/>
          <w:szCs w:val="24"/>
        </w:rPr>
      </w:pPr>
      <w:bookmarkStart w:id="0" w:name="_GoBack"/>
      <w:bookmarkEnd w:id="0"/>
    </w:p>
    <w:sectPr w:rsidR="001378BB" w:rsidRPr="00577AAB" w:rsidSect="00577AAB">
      <w:footerReference w:type="default" r:id="rId9"/>
      <w:pgSz w:w="12242" w:h="15842" w:code="1"/>
      <w:pgMar w:top="1843" w:right="851" w:bottom="127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E3" w:rsidRDefault="009775E3" w:rsidP="00806252">
      <w:pPr>
        <w:spacing w:after="0"/>
      </w:pPr>
      <w:r>
        <w:separator/>
      </w:r>
    </w:p>
  </w:endnote>
  <w:endnote w:type="continuationSeparator" w:id="0">
    <w:p w:rsidR="009775E3" w:rsidRDefault="009775E3" w:rsidP="00806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92325"/>
      <w:docPartObj>
        <w:docPartGallery w:val="Page Numbers (Bottom of Page)"/>
        <w:docPartUnique/>
      </w:docPartObj>
    </w:sdtPr>
    <w:sdtEndPr/>
    <w:sdtContent>
      <w:p w:rsidR="00806252" w:rsidRDefault="008062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EEE" w:rsidRPr="00E65EEE">
          <w:rPr>
            <w:noProof/>
            <w:lang w:val="es-ES"/>
          </w:rPr>
          <w:t>3</w:t>
        </w:r>
        <w:r>
          <w:fldChar w:fldCharType="end"/>
        </w:r>
        <w:r>
          <w:t>/</w:t>
        </w:r>
        <w:fldSimple w:instr=" NUMPAGES   \* MERGEFORMAT ">
          <w:r w:rsidR="00E65EEE">
            <w:rPr>
              <w:noProof/>
            </w:rPr>
            <w:t>3</w:t>
          </w:r>
        </w:fldSimple>
      </w:p>
    </w:sdtContent>
  </w:sdt>
  <w:p w:rsidR="00806252" w:rsidRDefault="0080625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E3" w:rsidRDefault="009775E3" w:rsidP="00806252">
      <w:pPr>
        <w:spacing w:after="0"/>
      </w:pPr>
      <w:r>
        <w:separator/>
      </w:r>
    </w:p>
  </w:footnote>
  <w:footnote w:type="continuationSeparator" w:id="0">
    <w:p w:rsidR="009775E3" w:rsidRDefault="009775E3" w:rsidP="00806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3B35"/>
    <w:multiLevelType w:val="hybridMultilevel"/>
    <w:tmpl w:val="54EEA8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050BA"/>
    <w:multiLevelType w:val="hybridMultilevel"/>
    <w:tmpl w:val="527602F6"/>
    <w:lvl w:ilvl="0" w:tplc="302C5884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B4303A"/>
    <w:multiLevelType w:val="hybridMultilevel"/>
    <w:tmpl w:val="4A9246C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B416D"/>
    <w:multiLevelType w:val="hybridMultilevel"/>
    <w:tmpl w:val="8DA09E3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D5F4D"/>
    <w:multiLevelType w:val="hybridMultilevel"/>
    <w:tmpl w:val="FCAE60F6"/>
    <w:lvl w:ilvl="0" w:tplc="27FEB5F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6D6C"/>
    <w:multiLevelType w:val="hybridMultilevel"/>
    <w:tmpl w:val="22240E7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32F0C"/>
    <w:multiLevelType w:val="hybridMultilevel"/>
    <w:tmpl w:val="318C1D6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787D3C"/>
    <w:multiLevelType w:val="hybridMultilevel"/>
    <w:tmpl w:val="6F6ACF60"/>
    <w:lvl w:ilvl="0" w:tplc="B17463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15587"/>
    <w:multiLevelType w:val="hybridMultilevel"/>
    <w:tmpl w:val="C8B8D2A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A6"/>
    <w:rsid w:val="00000DE2"/>
    <w:rsid w:val="0006320C"/>
    <w:rsid w:val="00087F69"/>
    <w:rsid w:val="00130A20"/>
    <w:rsid w:val="001378BB"/>
    <w:rsid w:val="00171C37"/>
    <w:rsid w:val="001F0970"/>
    <w:rsid w:val="002312D7"/>
    <w:rsid w:val="002362F5"/>
    <w:rsid w:val="002A37D4"/>
    <w:rsid w:val="003176A1"/>
    <w:rsid w:val="0035188E"/>
    <w:rsid w:val="00374A37"/>
    <w:rsid w:val="003A06CC"/>
    <w:rsid w:val="003D494B"/>
    <w:rsid w:val="003D786E"/>
    <w:rsid w:val="003F4A72"/>
    <w:rsid w:val="00426BE2"/>
    <w:rsid w:val="0050333F"/>
    <w:rsid w:val="00564858"/>
    <w:rsid w:val="00577AAB"/>
    <w:rsid w:val="005859EE"/>
    <w:rsid w:val="00597496"/>
    <w:rsid w:val="005C245E"/>
    <w:rsid w:val="005E2623"/>
    <w:rsid w:val="005F7D48"/>
    <w:rsid w:val="006171A9"/>
    <w:rsid w:val="0063003A"/>
    <w:rsid w:val="006C17D7"/>
    <w:rsid w:val="007114EA"/>
    <w:rsid w:val="007644F0"/>
    <w:rsid w:val="007B1368"/>
    <w:rsid w:val="007C19AE"/>
    <w:rsid w:val="00806252"/>
    <w:rsid w:val="00853342"/>
    <w:rsid w:val="00894562"/>
    <w:rsid w:val="008D0DCB"/>
    <w:rsid w:val="0092589D"/>
    <w:rsid w:val="00930759"/>
    <w:rsid w:val="0094105E"/>
    <w:rsid w:val="0094291B"/>
    <w:rsid w:val="0095605C"/>
    <w:rsid w:val="009775E3"/>
    <w:rsid w:val="00A43665"/>
    <w:rsid w:val="00A53307"/>
    <w:rsid w:val="00A5425E"/>
    <w:rsid w:val="00A73A07"/>
    <w:rsid w:val="00AC3809"/>
    <w:rsid w:val="00AC5A87"/>
    <w:rsid w:val="00B01023"/>
    <w:rsid w:val="00B40FAB"/>
    <w:rsid w:val="00BB25C4"/>
    <w:rsid w:val="00C446F4"/>
    <w:rsid w:val="00C47A43"/>
    <w:rsid w:val="00C64490"/>
    <w:rsid w:val="00C704DF"/>
    <w:rsid w:val="00C92F57"/>
    <w:rsid w:val="00CE62C5"/>
    <w:rsid w:val="00CF41A6"/>
    <w:rsid w:val="00D44A3E"/>
    <w:rsid w:val="00DB6F4A"/>
    <w:rsid w:val="00DF79BE"/>
    <w:rsid w:val="00E262E2"/>
    <w:rsid w:val="00E65EEE"/>
    <w:rsid w:val="00E740A8"/>
    <w:rsid w:val="00E85516"/>
    <w:rsid w:val="00EB7980"/>
    <w:rsid w:val="00EC36CD"/>
    <w:rsid w:val="00EF2E7C"/>
    <w:rsid w:val="00F265F8"/>
    <w:rsid w:val="00FA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52"/>
    <w:pPr>
      <w:spacing w:line="24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0DC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D0DCB"/>
    <w:rPr>
      <w:color w:val="800080"/>
      <w:u w:val="single"/>
    </w:rPr>
  </w:style>
  <w:style w:type="paragraph" w:customStyle="1" w:styleId="font5">
    <w:name w:val="font5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color w:val="000000"/>
      <w:sz w:val="72"/>
      <w:szCs w:val="72"/>
    </w:rPr>
  </w:style>
  <w:style w:type="paragraph" w:customStyle="1" w:styleId="font6">
    <w:name w:val="font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72"/>
      <w:szCs w:val="72"/>
    </w:rPr>
  </w:style>
  <w:style w:type="paragraph" w:customStyle="1" w:styleId="font7">
    <w:name w:val="font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85">
    <w:name w:val="xl8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D0DCB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xl90">
    <w:name w:val="xl9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28"/>
      <w:szCs w:val="28"/>
    </w:rPr>
  </w:style>
  <w:style w:type="paragraph" w:customStyle="1" w:styleId="xl91">
    <w:name w:val="xl91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40"/>
      <w:szCs w:val="40"/>
    </w:rPr>
  </w:style>
  <w:style w:type="paragraph" w:customStyle="1" w:styleId="xl93">
    <w:name w:val="xl93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4">
    <w:name w:val="xl94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5">
    <w:name w:val="xl95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40"/>
      <w:szCs w:val="40"/>
    </w:rPr>
  </w:style>
  <w:style w:type="paragraph" w:customStyle="1" w:styleId="xl96">
    <w:name w:val="xl9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97">
    <w:name w:val="xl9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8">
    <w:name w:val="xl98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9">
    <w:name w:val="xl99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0">
    <w:name w:val="xl10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1">
    <w:name w:val="xl101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2">
    <w:name w:val="xl102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3">
    <w:name w:val="xl103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4">
    <w:name w:val="xl104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05">
    <w:name w:val="xl10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D0DC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8">
    <w:name w:val="xl108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9">
    <w:name w:val="xl10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10">
    <w:name w:val="xl110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2">
    <w:name w:val="xl112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3">
    <w:name w:val="xl113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4">
    <w:name w:val="xl114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5">
    <w:name w:val="xl115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6">
    <w:name w:val="xl116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7">
    <w:name w:val="xl117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8">
    <w:name w:val="xl118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9">
    <w:name w:val="xl11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0">
    <w:name w:val="xl120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1">
    <w:name w:val="xl12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22">
    <w:name w:val="xl12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23">
    <w:name w:val="xl123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8D0DC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8D0DCB"/>
    <w:pPr>
      <w:ind w:left="720"/>
      <w:contextualSpacing/>
    </w:pPr>
  </w:style>
  <w:style w:type="table" w:styleId="Tablaconcuadrcula">
    <w:name w:val="Table Grid"/>
    <w:basedOn w:val="Tablanormal"/>
    <w:uiPriority w:val="59"/>
    <w:rsid w:val="00617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F097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97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097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06252"/>
  </w:style>
  <w:style w:type="paragraph" w:styleId="Piedepgina">
    <w:name w:val="footer"/>
    <w:basedOn w:val="Normal"/>
    <w:link w:val="Piedepgina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252"/>
  </w:style>
  <w:style w:type="character" w:styleId="Refdecomentario">
    <w:name w:val="annotation reference"/>
    <w:basedOn w:val="Fuentedeprrafopredeter"/>
    <w:uiPriority w:val="99"/>
    <w:semiHidden/>
    <w:unhideWhenUsed/>
    <w:rsid w:val="00000D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00D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00D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00D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00DE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52"/>
    <w:pPr>
      <w:spacing w:line="24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D0DC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D0DCB"/>
    <w:rPr>
      <w:color w:val="800080"/>
      <w:u w:val="single"/>
    </w:rPr>
  </w:style>
  <w:style w:type="paragraph" w:customStyle="1" w:styleId="font5">
    <w:name w:val="font5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color w:val="000000"/>
      <w:sz w:val="72"/>
      <w:szCs w:val="72"/>
    </w:rPr>
  </w:style>
  <w:style w:type="paragraph" w:customStyle="1" w:styleId="font6">
    <w:name w:val="font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72"/>
      <w:szCs w:val="72"/>
    </w:rPr>
  </w:style>
  <w:style w:type="paragraph" w:customStyle="1" w:styleId="font7">
    <w:name w:val="font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85">
    <w:name w:val="xl8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D0DCB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xl90">
    <w:name w:val="xl9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28"/>
      <w:szCs w:val="28"/>
    </w:rPr>
  </w:style>
  <w:style w:type="paragraph" w:customStyle="1" w:styleId="xl91">
    <w:name w:val="xl91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40"/>
      <w:szCs w:val="40"/>
    </w:rPr>
  </w:style>
  <w:style w:type="paragraph" w:customStyle="1" w:styleId="xl93">
    <w:name w:val="xl93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4">
    <w:name w:val="xl94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40"/>
      <w:szCs w:val="40"/>
    </w:rPr>
  </w:style>
  <w:style w:type="paragraph" w:customStyle="1" w:styleId="xl95">
    <w:name w:val="xl95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40"/>
      <w:szCs w:val="40"/>
    </w:rPr>
  </w:style>
  <w:style w:type="paragraph" w:customStyle="1" w:styleId="xl96">
    <w:name w:val="xl96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97">
    <w:name w:val="xl97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8">
    <w:name w:val="xl98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99">
    <w:name w:val="xl99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0">
    <w:name w:val="xl100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1">
    <w:name w:val="xl101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2">
    <w:name w:val="xl102"/>
    <w:basedOn w:val="Normal"/>
    <w:rsid w:val="008D0DC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3">
    <w:name w:val="xl103"/>
    <w:basedOn w:val="Normal"/>
    <w:rsid w:val="008D0DCB"/>
    <w:pPr>
      <w:spacing w:before="100" w:beforeAutospacing="1" w:after="100" w:afterAutospacing="1"/>
      <w:jc w:val="right"/>
    </w:pPr>
    <w:rPr>
      <w:rFonts w:ascii="Arial" w:eastAsia="Times New Roman" w:hAnsi="Arial" w:cs="Arial"/>
      <w:sz w:val="72"/>
      <w:szCs w:val="72"/>
    </w:rPr>
  </w:style>
  <w:style w:type="paragraph" w:customStyle="1" w:styleId="xl104">
    <w:name w:val="xl104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05">
    <w:name w:val="xl105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D0DC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08">
    <w:name w:val="xl108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09">
    <w:name w:val="xl10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10">
    <w:name w:val="xl110"/>
    <w:basedOn w:val="Normal"/>
    <w:rsid w:val="008D0D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2">
    <w:name w:val="xl112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13">
    <w:name w:val="xl113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4">
    <w:name w:val="xl114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15">
    <w:name w:val="xl115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6">
    <w:name w:val="xl116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7">
    <w:name w:val="xl117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sz w:val="72"/>
      <w:szCs w:val="72"/>
    </w:rPr>
  </w:style>
  <w:style w:type="paragraph" w:customStyle="1" w:styleId="xl118">
    <w:name w:val="xl118"/>
    <w:basedOn w:val="Normal"/>
    <w:rsid w:val="008D0DCB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72"/>
      <w:szCs w:val="72"/>
    </w:rPr>
  </w:style>
  <w:style w:type="paragraph" w:customStyle="1" w:styleId="xl119">
    <w:name w:val="xl119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0">
    <w:name w:val="xl120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customStyle="1" w:styleId="xl121">
    <w:name w:val="xl121"/>
    <w:basedOn w:val="Normal"/>
    <w:rsid w:val="008D0DC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72"/>
      <w:szCs w:val="72"/>
    </w:rPr>
  </w:style>
  <w:style w:type="paragraph" w:customStyle="1" w:styleId="xl122">
    <w:name w:val="xl122"/>
    <w:basedOn w:val="Normal"/>
    <w:rsid w:val="008D0DCB"/>
    <w:pPr>
      <w:spacing w:before="100" w:beforeAutospacing="1" w:after="100" w:afterAutospacing="1"/>
    </w:pPr>
    <w:rPr>
      <w:rFonts w:ascii="Arial" w:eastAsia="Times New Roman" w:hAnsi="Arial" w:cs="Arial"/>
      <w:sz w:val="72"/>
      <w:szCs w:val="72"/>
    </w:rPr>
  </w:style>
  <w:style w:type="paragraph" w:customStyle="1" w:styleId="xl123">
    <w:name w:val="xl123"/>
    <w:basedOn w:val="Normal"/>
    <w:rsid w:val="008D0DC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8D0DC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8D0DCB"/>
    <w:pPr>
      <w:ind w:left="720"/>
      <w:contextualSpacing/>
    </w:pPr>
  </w:style>
  <w:style w:type="table" w:styleId="Tablaconcuadrcula">
    <w:name w:val="Table Grid"/>
    <w:basedOn w:val="Tablanormal"/>
    <w:uiPriority w:val="59"/>
    <w:rsid w:val="00617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1F097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97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097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06252"/>
  </w:style>
  <w:style w:type="paragraph" w:styleId="Piedepgina">
    <w:name w:val="footer"/>
    <w:basedOn w:val="Normal"/>
    <w:link w:val="PiedepginaCar"/>
    <w:uiPriority w:val="99"/>
    <w:unhideWhenUsed/>
    <w:rsid w:val="0080625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252"/>
  </w:style>
  <w:style w:type="character" w:styleId="Refdecomentario">
    <w:name w:val="annotation reference"/>
    <w:basedOn w:val="Fuentedeprrafopredeter"/>
    <w:uiPriority w:val="99"/>
    <w:semiHidden/>
    <w:unhideWhenUsed/>
    <w:rsid w:val="00000D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00D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00D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00D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00D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8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men.fernandez\Documents\seguros\LICITACI&#211;N\convenio%20IMS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EE288383B44289BD42F610411DC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9FFD6-A05F-441C-91D5-BD3A4DA8FB97}"/>
      </w:docPartPr>
      <w:docPartBody>
        <w:p w:rsidR="00242DB5" w:rsidRDefault="00C026F9">
          <w:pPr>
            <w:pStyle w:val="79EE288383B44289BD42F610411DC3A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A24B0A48A0AF4386ADF9829C31292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CF67-72B3-4EC5-B573-799CB379794D}"/>
      </w:docPartPr>
      <w:docPartBody>
        <w:p w:rsidR="00242DB5" w:rsidRDefault="00C026F9">
          <w:pPr>
            <w:pStyle w:val="A24B0A48A0AF4386ADF9829C312921BB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A12E6C7A99C4E3E952EC076021FB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2C81-1069-4C97-BE24-94912269D028}"/>
      </w:docPartPr>
      <w:docPartBody>
        <w:p w:rsidR="00242DB5" w:rsidRDefault="00C026F9">
          <w:pPr>
            <w:pStyle w:val="0A12E6C7A99C4E3E952EC076021FB33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0B593333E47E4558A27DA128880CD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F3196-6FA5-4BF7-B01D-A98E4DA2B215}"/>
      </w:docPartPr>
      <w:docPartBody>
        <w:p w:rsidR="00242DB5" w:rsidRDefault="00C026F9">
          <w:pPr>
            <w:pStyle w:val="0B593333E47E4558A27DA128880CD50A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1B46F274DB744F17B6A2C148FFA6B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F3B56-94E0-4471-B8EB-15323064B714}"/>
      </w:docPartPr>
      <w:docPartBody>
        <w:p w:rsidR="00242DB5" w:rsidRDefault="00C026F9">
          <w:pPr>
            <w:pStyle w:val="1B46F274DB744F17B6A2C148FFA6B8A9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A87B91CB19EE44728568200438073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EC311-A6A4-41D8-B2CF-6092972CC360}"/>
      </w:docPartPr>
      <w:docPartBody>
        <w:p w:rsidR="00242DB5" w:rsidRDefault="00C026F9">
          <w:pPr>
            <w:pStyle w:val="A87B91CB19EE447285682004380735ED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7F49DC87D02B4E7786319947758B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1A342-E57D-4D12-BE7E-594D3462935A}"/>
      </w:docPartPr>
      <w:docPartBody>
        <w:p w:rsidR="00242DB5" w:rsidRDefault="00C026F9">
          <w:pPr>
            <w:pStyle w:val="7F49DC87D02B4E7786319947758B39A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7A0A32DE141CCA78CE4669ECE2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3E13-841A-4124-BF2E-4D918155AC2E}"/>
      </w:docPartPr>
      <w:docPartBody>
        <w:p w:rsidR="00242DB5" w:rsidRDefault="00C026F9">
          <w:pPr>
            <w:pStyle w:val="BE97A0A32DE141CCA78CE4669ECE2206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7756C371558148D589C9E762AAF08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A9A65-A370-468B-9BD9-9ADE0556C540}"/>
      </w:docPartPr>
      <w:docPartBody>
        <w:p w:rsidR="00242DB5" w:rsidRDefault="00C026F9">
          <w:pPr>
            <w:pStyle w:val="7756C371558148D589C9E762AAF08E8B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D4F21AFC9404C7BBA535193E9FA3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BA3C3-4562-4579-A928-38AD9D7C8388}"/>
      </w:docPartPr>
      <w:docPartBody>
        <w:p w:rsidR="00242DB5" w:rsidRDefault="00C026F9">
          <w:pPr>
            <w:pStyle w:val="2D4F21AFC9404C7BBA535193E9FA36F6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0333DDE0B5C4AE9AA16AED8C0532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4AA67-6D23-4BF6-A122-455CDA07558F}"/>
      </w:docPartPr>
      <w:docPartBody>
        <w:p w:rsidR="00242DB5" w:rsidRDefault="00C026F9">
          <w:pPr>
            <w:pStyle w:val="C0333DDE0B5C4AE9AA16AED8C05322A4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E06221744BB4CF9BF6C6854DA4C6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85AC1-F0B8-48FB-AD95-B62BF272933E}"/>
      </w:docPartPr>
      <w:docPartBody>
        <w:p w:rsidR="00242DB5" w:rsidRDefault="00C026F9">
          <w:pPr>
            <w:pStyle w:val="9E06221744BB4CF9BF6C6854DA4C629C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721B33DF4A464192B8DF5F50337D9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6FA90-EFF7-44CE-88A1-EA42B42A0CB1}"/>
      </w:docPartPr>
      <w:docPartBody>
        <w:p w:rsidR="00242DB5" w:rsidRDefault="00C026F9">
          <w:pPr>
            <w:pStyle w:val="721B33DF4A464192B8DF5F50337D9D31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C22A3282DD9C45DFA3C3370D5AFD3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6A30C-B4C5-4EEA-8C21-949E7F52119D}"/>
      </w:docPartPr>
      <w:docPartBody>
        <w:p w:rsidR="00242DB5" w:rsidRDefault="00C026F9">
          <w:pPr>
            <w:pStyle w:val="C22A3282DD9C45DFA3C3370D5AFD3038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1DB384D0F3943FFB953BCB5434D3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9785F-D4D4-4AB3-BA2C-889289952116}"/>
      </w:docPartPr>
      <w:docPartBody>
        <w:p w:rsidR="00242DB5" w:rsidRDefault="00C026F9">
          <w:pPr>
            <w:pStyle w:val="91DB384D0F3943FFB953BCB5434D31CA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9E8D19F7693E42ACA67E5CEAED930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2D176-66B6-4FDB-B503-429C2E36FF9A}"/>
      </w:docPartPr>
      <w:docPartBody>
        <w:p w:rsidR="00242DB5" w:rsidRDefault="00C026F9">
          <w:pPr>
            <w:pStyle w:val="9E8D19F7693E42ACA67E5CEAED930BE7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98E9A-5A88-43B0-AB96-6BA8D97980A3}"/>
      </w:docPartPr>
      <w:docPartBody>
        <w:p w:rsidR="00242DB5" w:rsidRDefault="00E92C78"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15734-A5F7-456B-BB29-2987FA2C64EF}"/>
      </w:docPartPr>
      <w:docPartBody>
        <w:p w:rsidR="00242DB5" w:rsidRDefault="00E92C78"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649C7FCCC9AF4A98A6FB45A377CB9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59983-D3F8-4308-B01D-0CE28D12EFC1}"/>
      </w:docPartPr>
      <w:docPartBody>
        <w:p w:rsidR="00242DB5" w:rsidRDefault="00E92C78" w:rsidP="00E92C78">
          <w:pPr>
            <w:pStyle w:val="649C7FCCC9AF4A98A6FB45A377CB9705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FF5FE-6CC3-45B5-8505-E4ACF0CC240E}"/>
      </w:docPartPr>
      <w:docPartBody>
        <w:p w:rsidR="00242DB5" w:rsidRDefault="00E92C78">
          <w:r w:rsidRPr="000D42F4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07A3CF212B1C4EBBB969A74E13589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D7265-9E05-44FF-812B-49678A7B4C67}"/>
      </w:docPartPr>
      <w:docPartBody>
        <w:p w:rsidR="00242DB5" w:rsidRDefault="00E92C78" w:rsidP="00E92C78">
          <w:pPr>
            <w:pStyle w:val="07A3CF212B1C4EBBB969A74E1358984F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48941B2CE7864E32A985D34AF390E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6810-22A0-4EB6-969C-C0AF8B555B70}"/>
      </w:docPartPr>
      <w:docPartBody>
        <w:p w:rsidR="00242DB5" w:rsidRDefault="00E92C78" w:rsidP="00E92C78">
          <w:pPr>
            <w:pStyle w:val="48941B2CE7864E32A985D34AF390ED47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4A644676FFD43FEA5A6206F65B1E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4A88C-E01B-4733-9ED7-63FD6170011B}"/>
      </w:docPartPr>
      <w:docPartBody>
        <w:p w:rsidR="00242DB5" w:rsidRDefault="00E92C78" w:rsidP="00E92C78">
          <w:pPr>
            <w:pStyle w:val="64A644676FFD43FEA5A6206F65B1EB99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644F957533F40C0AACB623EB4942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95D99-1968-440F-9E21-16353A8EACF1}"/>
      </w:docPartPr>
      <w:docPartBody>
        <w:p w:rsidR="00242DB5" w:rsidRDefault="00E92C78" w:rsidP="00E92C78">
          <w:pPr>
            <w:pStyle w:val="0644F957533F40C0AACB623EB494274F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8A61FB2646764684892B2932DA2B7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1B4B2-5F39-4765-A629-54DE3398D55B}"/>
      </w:docPartPr>
      <w:docPartBody>
        <w:p w:rsidR="00242DB5" w:rsidRDefault="00E92C78" w:rsidP="00E92C78">
          <w:pPr>
            <w:pStyle w:val="8A61FB2646764684892B2932DA2B76ED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1CCC931DBBB440C9339A6E3933AA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395E2-F272-4AFB-AA71-A15A4D190E3B}"/>
      </w:docPartPr>
      <w:docPartBody>
        <w:p w:rsidR="00242DB5" w:rsidRDefault="00E92C78" w:rsidP="00E92C78">
          <w:pPr>
            <w:pStyle w:val="31CCC931DBBB440C9339A6E3933AAD2A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CA9FAB74136431083A7AEA18A612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698C0-4DCF-4173-B451-57ED6BD00B79}"/>
      </w:docPartPr>
      <w:docPartBody>
        <w:p w:rsidR="00242DB5" w:rsidRDefault="00E92C78" w:rsidP="00E92C78">
          <w:pPr>
            <w:pStyle w:val="2CA9FAB74136431083A7AEA18A612D59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C634C83F16E245598C82C49A8CAD8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2362B-B5BE-4584-B9BD-17B46178002F}"/>
      </w:docPartPr>
      <w:docPartBody>
        <w:p w:rsidR="00242DB5" w:rsidRDefault="00E92C78" w:rsidP="00E92C78">
          <w:pPr>
            <w:pStyle w:val="C634C83F16E245598C82C49A8CAD89E7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106EC31B001846A4A4373E318EF7B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2EE7D-6FF5-494A-8E4E-3AC14FEE2D3D}"/>
      </w:docPartPr>
      <w:docPartBody>
        <w:p w:rsidR="00715D83" w:rsidRDefault="008A1A36" w:rsidP="008A1A36">
          <w:pPr>
            <w:pStyle w:val="106EC31B001846A4A4373E318EF7B504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0A237146A62243ABB4FEDE4139646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3F3C9-85D5-49FF-B767-40B057FE947D}"/>
      </w:docPartPr>
      <w:docPartBody>
        <w:p w:rsidR="0009285D" w:rsidRDefault="00715D83" w:rsidP="00715D83">
          <w:pPr>
            <w:pStyle w:val="0A237146A62243ABB4FEDE413964684B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22B43A73B5E4A28A9E07D8B57F06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8BC77-2B2C-44A3-98F9-F2E3EDC9008A}"/>
      </w:docPartPr>
      <w:docPartBody>
        <w:p w:rsidR="0009285D" w:rsidRDefault="00715D83" w:rsidP="00715D83">
          <w:pPr>
            <w:pStyle w:val="E22B43A73B5E4A28A9E07D8B57F063BA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9C1C575B2D64655B354B79BE19ED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6529E-C545-4E9E-98D6-FE408B1D9567}"/>
      </w:docPartPr>
      <w:docPartBody>
        <w:p w:rsidR="0009285D" w:rsidRDefault="00715D83" w:rsidP="00715D83">
          <w:pPr>
            <w:pStyle w:val="29C1C575B2D64655B354B79BE19ED448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B2B36E20F7D4401BB43E6A272BF0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5056B-4CF8-4EB0-87FE-DFEAF760493B}"/>
      </w:docPartPr>
      <w:docPartBody>
        <w:p w:rsidR="0009285D" w:rsidRDefault="00715D83" w:rsidP="00715D83">
          <w:pPr>
            <w:pStyle w:val="CB2B36E20F7D4401BB43E6A272BF0923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BA7F97E3B7F438AB1CD3185DA12A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1E7E3-BEA1-4028-BBD7-4FB2DD2840C4}"/>
      </w:docPartPr>
      <w:docPartBody>
        <w:p w:rsidR="00000000" w:rsidRDefault="00692CFC" w:rsidP="00692CFC">
          <w:pPr>
            <w:pStyle w:val="ABA7F97E3B7F438AB1CD3185DA12A2C1"/>
          </w:pPr>
          <w:r w:rsidRPr="000D42F4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F6D795FA735445C0830684B523DCA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AAAAC-C64D-4FB0-89C6-1D73A88CE38B}"/>
      </w:docPartPr>
      <w:docPartBody>
        <w:p w:rsidR="00000000" w:rsidRDefault="00692CFC" w:rsidP="00692CFC">
          <w:pPr>
            <w:pStyle w:val="F6D795FA735445C0830684B523DCA2B2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4643F91A8BB440BD874972B21A869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3D434-97A1-4855-9180-F744CC7D4AFC}"/>
      </w:docPartPr>
      <w:docPartBody>
        <w:p w:rsidR="00000000" w:rsidRDefault="00692CFC" w:rsidP="00692CFC">
          <w:pPr>
            <w:pStyle w:val="4643F91A8BB440BD874972B21A869640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D539CAE3965A4F0D8693E39094285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C2186-E173-4FC5-8D8E-0E9AD6615629}"/>
      </w:docPartPr>
      <w:docPartBody>
        <w:p w:rsidR="00000000" w:rsidRDefault="00692CFC" w:rsidP="00692CFC">
          <w:pPr>
            <w:pStyle w:val="D539CAE3965A4F0D8693E390942854C6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1612737B1C7142259172C6B0BD2BB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4F0EF-F88E-4884-9E16-4BA4934456F0}"/>
      </w:docPartPr>
      <w:docPartBody>
        <w:p w:rsidR="00000000" w:rsidRDefault="00692CFC" w:rsidP="00692CFC">
          <w:pPr>
            <w:pStyle w:val="1612737B1C7142259172C6B0BD2BB019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589CC346EE5420F81E7D2A195098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FF52D-8B3C-436A-96E2-1ADF1C370B8E}"/>
      </w:docPartPr>
      <w:docPartBody>
        <w:p w:rsidR="00000000" w:rsidRDefault="00692CFC" w:rsidP="00692CFC">
          <w:pPr>
            <w:pStyle w:val="A589CC346EE5420F81E7D2A1950980D9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69C42AE67EB4A40939F0851C7C718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975E7-CD73-4FD3-AEFC-1168082EADC8}"/>
      </w:docPartPr>
      <w:docPartBody>
        <w:p w:rsidR="00000000" w:rsidRDefault="00692CFC" w:rsidP="00692CFC">
          <w:pPr>
            <w:pStyle w:val="569C42AE67EB4A40939F0851C7C71855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1F3B3322ED99425C8B8216D78AB92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EA495-5832-4B05-8E56-7A32653A5B41}"/>
      </w:docPartPr>
      <w:docPartBody>
        <w:p w:rsidR="00000000" w:rsidRDefault="00692CFC" w:rsidP="00692CFC">
          <w:pPr>
            <w:pStyle w:val="1F3B3322ED99425C8B8216D78AB921DB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3E30A7E99EC44C89CF2DECA95DA9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AF978-13F4-4FE9-AD3B-9BE530D8FC95}"/>
      </w:docPartPr>
      <w:docPartBody>
        <w:p w:rsidR="00000000" w:rsidRDefault="00692CFC" w:rsidP="00692CFC">
          <w:pPr>
            <w:pStyle w:val="53E30A7E99EC44C89CF2DECA95DA9D3E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870539D6FB054F92AE395701F372D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F37A-4764-4D40-B7B7-AA1258EF6A54}"/>
      </w:docPartPr>
      <w:docPartBody>
        <w:p w:rsidR="00000000" w:rsidRDefault="00692CFC" w:rsidP="00692CFC">
          <w:pPr>
            <w:pStyle w:val="870539D6FB054F92AE395701F372DEFE"/>
          </w:pPr>
          <w:r w:rsidRPr="000D42F4">
            <w:rPr>
              <w:rStyle w:val="Textodelmarcadordeposicin"/>
            </w:rPr>
            <w:t>Elija un elemento.</w:t>
          </w:r>
        </w:p>
      </w:docPartBody>
    </w:docPart>
    <w:docPart>
      <w:docPartPr>
        <w:name w:val="A0A9DB4B614D47ADB06EFE725101A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DD5A7-B026-4740-8921-11740CB3FFED}"/>
      </w:docPartPr>
      <w:docPartBody>
        <w:p w:rsidR="00000000" w:rsidRDefault="00692CFC" w:rsidP="00692CFC">
          <w:pPr>
            <w:pStyle w:val="A0A9DB4B614D47ADB06EFE725101AB62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94EF0D33A2AA4E3A8600207CEF0F4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B2684-DEF3-4429-AF5C-F4FED3C56A99}"/>
      </w:docPartPr>
      <w:docPartBody>
        <w:p w:rsidR="00000000" w:rsidRDefault="00692CFC" w:rsidP="00692CFC">
          <w:pPr>
            <w:pStyle w:val="94EF0D33A2AA4E3A8600207CEF0F472F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EAA619B85EE3460DA36F829501167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62A98-A9FF-4C46-BA41-6B6B0A7033AA}"/>
      </w:docPartPr>
      <w:docPartBody>
        <w:p w:rsidR="00000000" w:rsidRDefault="00692CFC" w:rsidP="00692CFC">
          <w:pPr>
            <w:pStyle w:val="EAA619B85EE3460DA36F829501167B94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550C5E7CCF0F4624B615F4D09DC25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1AD80-94AF-4836-8F83-F75D69C9A511}"/>
      </w:docPartPr>
      <w:docPartBody>
        <w:p w:rsidR="00000000" w:rsidRDefault="00692CFC" w:rsidP="00692CFC">
          <w:pPr>
            <w:pStyle w:val="550C5E7CCF0F4624B615F4D09DC25203"/>
          </w:pPr>
          <w:r w:rsidRPr="00537759">
            <w:rPr>
              <w:rStyle w:val="Textodelmarcadordeposicin"/>
            </w:rPr>
            <w:t>Elija un elemento.</w:t>
          </w:r>
        </w:p>
      </w:docPartBody>
    </w:docPart>
    <w:docPart>
      <w:docPartPr>
        <w:name w:val="A29C4B6A374F48DAB43090743B85B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7B11A-C727-4B97-8BF9-EA99B5060E85}"/>
      </w:docPartPr>
      <w:docPartBody>
        <w:p w:rsidR="00000000" w:rsidRDefault="00692CFC" w:rsidP="00692CFC">
          <w:pPr>
            <w:pStyle w:val="A29C4B6A374F48DAB43090743B85B548"/>
          </w:pPr>
          <w:r w:rsidRPr="000D42F4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78"/>
    <w:rsid w:val="0009285D"/>
    <w:rsid w:val="001817AC"/>
    <w:rsid w:val="00242DB5"/>
    <w:rsid w:val="00692CFC"/>
    <w:rsid w:val="00715D83"/>
    <w:rsid w:val="008A1A36"/>
    <w:rsid w:val="0093546B"/>
    <w:rsid w:val="00A531DC"/>
    <w:rsid w:val="00B43AA2"/>
    <w:rsid w:val="00BC2DF6"/>
    <w:rsid w:val="00C026F9"/>
    <w:rsid w:val="00E92C78"/>
    <w:rsid w:val="00FA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2CFC"/>
    <w:rPr>
      <w:color w:val="808080"/>
    </w:rPr>
  </w:style>
  <w:style w:type="paragraph" w:customStyle="1" w:styleId="79EE288383B44289BD42F610411DC3A1">
    <w:name w:val="79EE288383B44289BD42F610411DC3A1"/>
  </w:style>
  <w:style w:type="paragraph" w:customStyle="1" w:styleId="A24B0A48A0AF4386ADF9829C312921BB">
    <w:name w:val="A24B0A48A0AF4386ADF9829C312921BB"/>
  </w:style>
  <w:style w:type="paragraph" w:customStyle="1" w:styleId="0A12E6C7A99C4E3E952EC076021FB331">
    <w:name w:val="0A12E6C7A99C4E3E952EC076021FB331"/>
  </w:style>
  <w:style w:type="paragraph" w:customStyle="1" w:styleId="0B593333E47E4558A27DA128880CD50A">
    <w:name w:val="0B593333E47E4558A27DA128880CD50A"/>
  </w:style>
  <w:style w:type="paragraph" w:customStyle="1" w:styleId="1B46F274DB744F17B6A2C148FFA6B8A9">
    <w:name w:val="1B46F274DB744F17B6A2C148FFA6B8A9"/>
  </w:style>
  <w:style w:type="paragraph" w:customStyle="1" w:styleId="A87B91CB19EE447285682004380735ED">
    <w:name w:val="A87B91CB19EE447285682004380735ED"/>
  </w:style>
  <w:style w:type="paragraph" w:customStyle="1" w:styleId="7F49DC87D02B4E7786319947758B39A1">
    <w:name w:val="7F49DC87D02B4E7786319947758B39A1"/>
  </w:style>
  <w:style w:type="paragraph" w:customStyle="1" w:styleId="BE97A0A32DE141CCA78CE4669ECE2206">
    <w:name w:val="BE97A0A32DE141CCA78CE4669ECE2206"/>
  </w:style>
  <w:style w:type="paragraph" w:customStyle="1" w:styleId="7756C371558148D589C9E762AAF08E8B">
    <w:name w:val="7756C371558148D589C9E762AAF08E8B"/>
  </w:style>
  <w:style w:type="paragraph" w:customStyle="1" w:styleId="6CF34D5890D64898894756E7CCB0B682">
    <w:name w:val="6CF34D5890D64898894756E7CCB0B682"/>
  </w:style>
  <w:style w:type="paragraph" w:customStyle="1" w:styleId="EB051461AF2B4934A04E50DF22A59723">
    <w:name w:val="EB051461AF2B4934A04E50DF22A59723"/>
  </w:style>
  <w:style w:type="paragraph" w:customStyle="1" w:styleId="0A0C7C3266594A1887F1242C8612DC7A">
    <w:name w:val="0A0C7C3266594A1887F1242C8612DC7A"/>
  </w:style>
  <w:style w:type="paragraph" w:customStyle="1" w:styleId="4E7CFB07FA944778B07510AD51D8FA82">
    <w:name w:val="4E7CFB07FA944778B07510AD51D8FA82"/>
  </w:style>
  <w:style w:type="paragraph" w:customStyle="1" w:styleId="903D394F272749E5ADC365D16B6A0317">
    <w:name w:val="903D394F272749E5ADC365D16B6A0317"/>
  </w:style>
  <w:style w:type="paragraph" w:customStyle="1" w:styleId="E9E1E6B7AF4E4DCD95E10D5C227E6999">
    <w:name w:val="E9E1E6B7AF4E4DCD95E10D5C227E6999"/>
  </w:style>
  <w:style w:type="paragraph" w:customStyle="1" w:styleId="E573271DF99C405F893B97556E1902A5">
    <w:name w:val="E573271DF99C405F893B97556E1902A5"/>
  </w:style>
  <w:style w:type="paragraph" w:customStyle="1" w:styleId="C3CD026778594D6397C59C17C847647E">
    <w:name w:val="C3CD026778594D6397C59C17C847647E"/>
  </w:style>
  <w:style w:type="paragraph" w:customStyle="1" w:styleId="8C0C7DC3A5F94FE8BD3A4A83C48EDAC4">
    <w:name w:val="8C0C7DC3A5F94FE8BD3A4A83C48EDAC4"/>
  </w:style>
  <w:style w:type="paragraph" w:customStyle="1" w:styleId="0B5A3C19C605477AA04AA4AAAC25FCCF">
    <w:name w:val="0B5A3C19C605477AA04AA4AAAC25FCCF"/>
  </w:style>
  <w:style w:type="paragraph" w:customStyle="1" w:styleId="2D4F21AFC9404C7BBA535193E9FA36F6">
    <w:name w:val="2D4F21AFC9404C7BBA535193E9FA36F6"/>
  </w:style>
  <w:style w:type="paragraph" w:customStyle="1" w:styleId="C0333DDE0B5C4AE9AA16AED8C05322A4">
    <w:name w:val="C0333DDE0B5C4AE9AA16AED8C05322A4"/>
  </w:style>
  <w:style w:type="paragraph" w:customStyle="1" w:styleId="2F79F89127E240338C9C1451730BEC6B">
    <w:name w:val="2F79F89127E240338C9C1451730BEC6B"/>
  </w:style>
  <w:style w:type="paragraph" w:customStyle="1" w:styleId="9E06221744BB4CF9BF6C6854DA4C629C">
    <w:name w:val="9E06221744BB4CF9BF6C6854DA4C629C"/>
  </w:style>
  <w:style w:type="paragraph" w:customStyle="1" w:styleId="380CDE0E03AE46ACB418B0717FADBD05">
    <w:name w:val="380CDE0E03AE46ACB418B0717FADBD05"/>
  </w:style>
  <w:style w:type="paragraph" w:customStyle="1" w:styleId="721B33DF4A464192B8DF5F50337D9D31">
    <w:name w:val="721B33DF4A464192B8DF5F50337D9D31"/>
  </w:style>
  <w:style w:type="paragraph" w:customStyle="1" w:styleId="C22A3282DD9C45DFA3C3370D5AFD3038">
    <w:name w:val="C22A3282DD9C45DFA3C3370D5AFD3038"/>
  </w:style>
  <w:style w:type="paragraph" w:customStyle="1" w:styleId="91DB384D0F3943FFB953BCB5434D31CA">
    <w:name w:val="91DB384D0F3943FFB953BCB5434D31CA"/>
  </w:style>
  <w:style w:type="paragraph" w:customStyle="1" w:styleId="9E8D19F7693E42ACA67E5CEAED930BE7">
    <w:name w:val="9E8D19F7693E42ACA67E5CEAED930BE7"/>
  </w:style>
  <w:style w:type="paragraph" w:customStyle="1" w:styleId="649C7FCCC9AF4A98A6FB45A377CB9705">
    <w:name w:val="649C7FCCC9AF4A98A6FB45A377CB9705"/>
    <w:rsid w:val="00E92C78"/>
  </w:style>
  <w:style w:type="paragraph" w:customStyle="1" w:styleId="07A3CF212B1C4EBBB969A74E1358984F">
    <w:name w:val="07A3CF212B1C4EBBB969A74E1358984F"/>
    <w:rsid w:val="00E92C78"/>
  </w:style>
  <w:style w:type="paragraph" w:customStyle="1" w:styleId="48941B2CE7864E32A985D34AF390ED47">
    <w:name w:val="48941B2CE7864E32A985D34AF390ED47"/>
    <w:rsid w:val="00E92C78"/>
  </w:style>
  <w:style w:type="paragraph" w:customStyle="1" w:styleId="64A644676FFD43FEA5A6206F65B1EB99">
    <w:name w:val="64A644676FFD43FEA5A6206F65B1EB99"/>
    <w:rsid w:val="00E92C78"/>
  </w:style>
  <w:style w:type="paragraph" w:customStyle="1" w:styleId="0644F957533F40C0AACB623EB494274F">
    <w:name w:val="0644F957533F40C0AACB623EB494274F"/>
    <w:rsid w:val="00E92C78"/>
  </w:style>
  <w:style w:type="paragraph" w:customStyle="1" w:styleId="8A61FB2646764684892B2932DA2B76ED">
    <w:name w:val="8A61FB2646764684892B2932DA2B76ED"/>
    <w:rsid w:val="00E92C78"/>
  </w:style>
  <w:style w:type="paragraph" w:customStyle="1" w:styleId="31CCC931DBBB440C9339A6E3933AAD2A">
    <w:name w:val="31CCC931DBBB440C9339A6E3933AAD2A"/>
    <w:rsid w:val="00E92C78"/>
  </w:style>
  <w:style w:type="paragraph" w:customStyle="1" w:styleId="2CA9FAB74136431083A7AEA18A612D59">
    <w:name w:val="2CA9FAB74136431083A7AEA18A612D59"/>
    <w:rsid w:val="00E92C78"/>
  </w:style>
  <w:style w:type="paragraph" w:customStyle="1" w:styleId="1290E902E6C140C1BD367BCD4B2D8022">
    <w:name w:val="1290E902E6C140C1BD367BCD4B2D8022"/>
    <w:rsid w:val="00E92C78"/>
  </w:style>
  <w:style w:type="paragraph" w:customStyle="1" w:styleId="2427A6C4DBE34ADFAD907F422EF5F2DC">
    <w:name w:val="2427A6C4DBE34ADFAD907F422EF5F2DC"/>
    <w:rsid w:val="00E92C78"/>
  </w:style>
  <w:style w:type="paragraph" w:customStyle="1" w:styleId="DF80EF3B1AE045BD80EB80AC159E1E22">
    <w:name w:val="DF80EF3B1AE045BD80EB80AC159E1E22"/>
    <w:rsid w:val="00E92C78"/>
  </w:style>
  <w:style w:type="paragraph" w:customStyle="1" w:styleId="22BF055E67BA4201BA614773A9424E12">
    <w:name w:val="22BF055E67BA4201BA614773A9424E12"/>
    <w:rsid w:val="00E92C78"/>
  </w:style>
  <w:style w:type="paragraph" w:customStyle="1" w:styleId="DA76BB1F0649443BA4A022F153ADB155">
    <w:name w:val="DA76BB1F0649443BA4A022F153ADB155"/>
    <w:rsid w:val="00E92C78"/>
  </w:style>
  <w:style w:type="paragraph" w:customStyle="1" w:styleId="C634C83F16E245598C82C49A8CAD89E7">
    <w:name w:val="C634C83F16E245598C82C49A8CAD89E7"/>
    <w:rsid w:val="00E92C78"/>
  </w:style>
  <w:style w:type="paragraph" w:customStyle="1" w:styleId="F33AF12A11CA4635835A7A47AF8B99FB">
    <w:name w:val="F33AF12A11CA4635835A7A47AF8B99FB"/>
    <w:rsid w:val="00B43AA2"/>
  </w:style>
  <w:style w:type="paragraph" w:customStyle="1" w:styleId="1486782F62204FFDB3BAEA7281A77656">
    <w:name w:val="1486782F62204FFDB3BAEA7281A77656"/>
    <w:rsid w:val="00B43AA2"/>
  </w:style>
  <w:style w:type="paragraph" w:customStyle="1" w:styleId="97ED40DEA5774F2099DD5223681CED5B">
    <w:name w:val="97ED40DEA5774F2099DD5223681CED5B"/>
    <w:rsid w:val="00B43AA2"/>
  </w:style>
  <w:style w:type="paragraph" w:customStyle="1" w:styleId="710F9AA07CA942498D3CDB1C95ED1680">
    <w:name w:val="710F9AA07CA942498D3CDB1C95ED1680"/>
    <w:rsid w:val="00B43AA2"/>
  </w:style>
  <w:style w:type="paragraph" w:customStyle="1" w:styleId="DF9C79CB792147319C72E89492C94F81">
    <w:name w:val="DF9C79CB792147319C72E89492C94F81"/>
    <w:rsid w:val="00B43AA2"/>
  </w:style>
  <w:style w:type="paragraph" w:customStyle="1" w:styleId="E52456EB9398445F881D727115BBA553">
    <w:name w:val="E52456EB9398445F881D727115BBA553"/>
    <w:rsid w:val="00B43AA2"/>
  </w:style>
  <w:style w:type="paragraph" w:customStyle="1" w:styleId="420C0A0E7EF24D889203925441EE34E1">
    <w:name w:val="420C0A0E7EF24D889203925441EE34E1"/>
    <w:rsid w:val="00B43AA2"/>
  </w:style>
  <w:style w:type="paragraph" w:customStyle="1" w:styleId="05ACEE1D67B0448293BBCCDD11B0F679">
    <w:name w:val="05ACEE1D67B0448293BBCCDD11B0F679"/>
    <w:rsid w:val="00B43AA2"/>
  </w:style>
  <w:style w:type="paragraph" w:customStyle="1" w:styleId="53A3BF82ABE64ADE99C1F50681DE9446">
    <w:name w:val="53A3BF82ABE64ADE99C1F50681DE9446"/>
    <w:rsid w:val="00B43AA2"/>
  </w:style>
  <w:style w:type="paragraph" w:customStyle="1" w:styleId="361120B5A0C24192A7E1F2811700219F">
    <w:name w:val="361120B5A0C24192A7E1F2811700219F"/>
    <w:rsid w:val="00B43AA2"/>
  </w:style>
  <w:style w:type="paragraph" w:customStyle="1" w:styleId="EC77FBBC93994A6891E4F8AD19AF891E">
    <w:name w:val="EC77FBBC93994A6891E4F8AD19AF891E"/>
    <w:rsid w:val="00B43AA2"/>
  </w:style>
  <w:style w:type="paragraph" w:customStyle="1" w:styleId="7EB07307D6874356AFD42D3E19A1AA01">
    <w:name w:val="7EB07307D6874356AFD42D3E19A1AA01"/>
    <w:rsid w:val="00B43AA2"/>
  </w:style>
  <w:style w:type="paragraph" w:customStyle="1" w:styleId="F5A3D08B46284EDCB0D03A148076C33F">
    <w:name w:val="F5A3D08B46284EDCB0D03A148076C33F"/>
    <w:rsid w:val="00B43AA2"/>
  </w:style>
  <w:style w:type="paragraph" w:customStyle="1" w:styleId="024E2C65826847B9A8E5FBB80ECF4971">
    <w:name w:val="024E2C65826847B9A8E5FBB80ECF4971"/>
    <w:rsid w:val="00B43AA2"/>
  </w:style>
  <w:style w:type="paragraph" w:customStyle="1" w:styleId="106EC31B001846A4A4373E318EF7B504">
    <w:name w:val="106EC31B001846A4A4373E318EF7B504"/>
    <w:rsid w:val="008A1A36"/>
  </w:style>
  <w:style w:type="paragraph" w:customStyle="1" w:styleId="0A237146A62243ABB4FEDE413964684B">
    <w:name w:val="0A237146A62243ABB4FEDE413964684B"/>
    <w:rsid w:val="00715D83"/>
  </w:style>
  <w:style w:type="paragraph" w:customStyle="1" w:styleId="E22B43A73B5E4A28A9E07D8B57F063BA">
    <w:name w:val="E22B43A73B5E4A28A9E07D8B57F063BA"/>
    <w:rsid w:val="00715D83"/>
  </w:style>
  <w:style w:type="paragraph" w:customStyle="1" w:styleId="29C1C575B2D64655B354B79BE19ED448">
    <w:name w:val="29C1C575B2D64655B354B79BE19ED448"/>
    <w:rsid w:val="00715D83"/>
  </w:style>
  <w:style w:type="paragraph" w:customStyle="1" w:styleId="CB2B36E20F7D4401BB43E6A272BF0923">
    <w:name w:val="CB2B36E20F7D4401BB43E6A272BF0923"/>
    <w:rsid w:val="00715D83"/>
  </w:style>
  <w:style w:type="paragraph" w:customStyle="1" w:styleId="ABA7F97E3B7F438AB1CD3185DA12A2C1">
    <w:name w:val="ABA7F97E3B7F438AB1CD3185DA12A2C1"/>
    <w:rsid w:val="00692CFC"/>
  </w:style>
  <w:style w:type="paragraph" w:customStyle="1" w:styleId="F6D795FA735445C0830684B523DCA2B2">
    <w:name w:val="F6D795FA735445C0830684B523DCA2B2"/>
    <w:rsid w:val="00692CFC"/>
  </w:style>
  <w:style w:type="paragraph" w:customStyle="1" w:styleId="4643F91A8BB440BD874972B21A869640">
    <w:name w:val="4643F91A8BB440BD874972B21A869640"/>
    <w:rsid w:val="00692CFC"/>
  </w:style>
  <w:style w:type="paragraph" w:customStyle="1" w:styleId="D539CAE3965A4F0D8693E390942854C6">
    <w:name w:val="D539CAE3965A4F0D8693E390942854C6"/>
    <w:rsid w:val="00692CFC"/>
  </w:style>
  <w:style w:type="paragraph" w:customStyle="1" w:styleId="1612737B1C7142259172C6B0BD2BB019">
    <w:name w:val="1612737B1C7142259172C6B0BD2BB019"/>
    <w:rsid w:val="00692CFC"/>
  </w:style>
  <w:style w:type="paragraph" w:customStyle="1" w:styleId="A589CC346EE5420F81E7D2A1950980D9">
    <w:name w:val="A589CC346EE5420F81E7D2A1950980D9"/>
    <w:rsid w:val="00692CFC"/>
  </w:style>
  <w:style w:type="paragraph" w:customStyle="1" w:styleId="569C42AE67EB4A40939F0851C7C71855">
    <w:name w:val="569C42AE67EB4A40939F0851C7C71855"/>
    <w:rsid w:val="00692CFC"/>
  </w:style>
  <w:style w:type="paragraph" w:customStyle="1" w:styleId="1F3B3322ED99425C8B8216D78AB921DB">
    <w:name w:val="1F3B3322ED99425C8B8216D78AB921DB"/>
    <w:rsid w:val="00692CFC"/>
  </w:style>
  <w:style w:type="paragraph" w:customStyle="1" w:styleId="53E30A7E99EC44C89CF2DECA95DA9D3E">
    <w:name w:val="53E30A7E99EC44C89CF2DECA95DA9D3E"/>
    <w:rsid w:val="00692CFC"/>
  </w:style>
  <w:style w:type="paragraph" w:customStyle="1" w:styleId="870539D6FB054F92AE395701F372DEFE">
    <w:name w:val="870539D6FB054F92AE395701F372DEFE"/>
    <w:rsid w:val="00692CFC"/>
  </w:style>
  <w:style w:type="paragraph" w:customStyle="1" w:styleId="A0A9DB4B614D47ADB06EFE725101AB62">
    <w:name w:val="A0A9DB4B614D47ADB06EFE725101AB62"/>
    <w:rsid w:val="00692CFC"/>
  </w:style>
  <w:style w:type="paragraph" w:customStyle="1" w:styleId="94EF0D33A2AA4E3A8600207CEF0F472F">
    <w:name w:val="94EF0D33A2AA4E3A8600207CEF0F472F"/>
    <w:rsid w:val="00692CFC"/>
  </w:style>
  <w:style w:type="paragraph" w:customStyle="1" w:styleId="EAA619B85EE3460DA36F829501167B94">
    <w:name w:val="EAA619B85EE3460DA36F829501167B94"/>
    <w:rsid w:val="00692CFC"/>
  </w:style>
  <w:style w:type="paragraph" w:customStyle="1" w:styleId="550C5E7CCF0F4624B615F4D09DC25203">
    <w:name w:val="550C5E7CCF0F4624B615F4D09DC25203"/>
    <w:rsid w:val="00692CFC"/>
  </w:style>
  <w:style w:type="paragraph" w:customStyle="1" w:styleId="A29C4B6A374F48DAB43090743B85B548">
    <w:name w:val="A29C4B6A374F48DAB43090743B85B548"/>
    <w:rsid w:val="00692CF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2CFC"/>
    <w:rPr>
      <w:color w:val="808080"/>
    </w:rPr>
  </w:style>
  <w:style w:type="paragraph" w:customStyle="1" w:styleId="79EE288383B44289BD42F610411DC3A1">
    <w:name w:val="79EE288383B44289BD42F610411DC3A1"/>
  </w:style>
  <w:style w:type="paragraph" w:customStyle="1" w:styleId="A24B0A48A0AF4386ADF9829C312921BB">
    <w:name w:val="A24B0A48A0AF4386ADF9829C312921BB"/>
  </w:style>
  <w:style w:type="paragraph" w:customStyle="1" w:styleId="0A12E6C7A99C4E3E952EC076021FB331">
    <w:name w:val="0A12E6C7A99C4E3E952EC076021FB331"/>
  </w:style>
  <w:style w:type="paragraph" w:customStyle="1" w:styleId="0B593333E47E4558A27DA128880CD50A">
    <w:name w:val="0B593333E47E4558A27DA128880CD50A"/>
  </w:style>
  <w:style w:type="paragraph" w:customStyle="1" w:styleId="1B46F274DB744F17B6A2C148FFA6B8A9">
    <w:name w:val="1B46F274DB744F17B6A2C148FFA6B8A9"/>
  </w:style>
  <w:style w:type="paragraph" w:customStyle="1" w:styleId="A87B91CB19EE447285682004380735ED">
    <w:name w:val="A87B91CB19EE447285682004380735ED"/>
  </w:style>
  <w:style w:type="paragraph" w:customStyle="1" w:styleId="7F49DC87D02B4E7786319947758B39A1">
    <w:name w:val="7F49DC87D02B4E7786319947758B39A1"/>
  </w:style>
  <w:style w:type="paragraph" w:customStyle="1" w:styleId="BE97A0A32DE141CCA78CE4669ECE2206">
    <w:name w:val="BE97A0A32DE141CCA78CE4669ECE2206"/>
  </w:style>
  <w:style w:type="paragraph" w:customStyle="1" w:styleId="7756C371558148D589C9E762AAF08E8B">
    <w:name w:val="7756C371558148D589C9E762AAF08E8B"/>
  </w:style>
  <w:style w:type="paragraph" w:customStyle="1" w:styleId="6CF34D5890D64898894756E7CCB0B682">
    <w:name w:val="6CF34D5890D64898894756E7CCB0B682"/>
  </w:style>
  <w:style w:type="paragraph" w:customStyle="1" w:styleId="EB051461AF2B4934A04E50DF22A59723">
    <w:name w:val="EB051461AF2B4934A04E50DF22A59723"/>
  </w:style>
  <w:style w:type="paragraph" w:customStyle="1" w:styleId="0A0C7C3266594A1887F1242C8612DC7A">
    <w:name w:val="0A0C7C3266594A1887F1242C8612DC7A"/>
  </w:style>
  <w:style w:type="paragraph" w:customStyle="1" w:styleId="4E7CFB07FA944778B07510AD51D8FA82">
    <w:name w:val="4E7CFB07FA944778B07510AD51D8FA82"/>
  </w:style>
  <w:style w:type="paragraph" w:customStyle="1" w:styleId="903D394F272749E5ADC365D16B6A0317">
    <w:name w:val="903D394F272749E5ADC365D16B6A0317"/>
  </w:style>
  <w:style w:type="paragraph" w:customStyle="1" w:styleId="E9E1E6B7AF4E4DCD95E10D5C227E6999">
    <w:name w:val="E9E1E6B7AF4E4DCD95E10D5C227E6999"/>
  </w:style>
  <w:style w:type="paragraph" w:customStyle="1" w:styleId="E573271DF99C405F893B97556E1902A5">
    <w:name w:val="E573271DF99C405F893B97556E1902A5"/>
  </w:style>
  <w:style w:type="paragraph" w:customStyle="1" w:styleId="C3CD026778594D6397C59C17C847647E">
    <w:name w:val="C3CD026778594D6397C59C17C847647E"/>
  </w:style>
  <w:style w:type="paragraph" w:customStyle="1" w:styleId="8C0C7DC3A5F94FE8BD3A4A83C48EDAC4">
    <w:name w:val="8C0C7DC3A5F94FE8BD3A4A83C48EDAC4"/>
  </w:style>
  <w:style w:type="paragraph" w:customStyle="1" w:styleId="0B5A3C19C605477AA04AA4AAAC25FCCF">
    <w:name w:val="0B5A3C19C605477AA04AA4AAAC25FCCF"/>
  </w:style>
  <w:style w:type="paragraph" w:customStyle="1" w:styleId="2D4F21AFC9404C7BBA535193E9FA36F6">
    <w:name w:val="2D4F21AFC9404C7BBA535193E9FA36F6"/>
  </w:style>
  <w:style w:type="paragraph" w:customStyle="1" w:styleId="C0333DDE0B5C4AE9AA16AED8C05322A4">
    <w:name w:val="C0333DDE0B5C4AE9AA16AED8C05322A4"/>
  </w:style>
  <w:style w:type="paragraph" w:customStyle="1" w:styleId="2F79F89127E240338C9C1451730BEC6B">
    <w:name w:val="2F79F89127E240338C9C1451730BEC6B"/>
  </w:style>
  <w:style w:type="paragraph" w:customStyle="1" w:styleId="9E06221744BB4CF9BF6C6854DA4C629C">
    <w:name w:val="9E06221744BB4CF9BF6C6854DA4C629C"/>
  </w:style>
  <w:style w:type="paragraph" w:customStyle="1" w:styleId="380CDE0E03AE46ACB418B0717FADBD05">
    <w:name w:val="380CDE0E03AE46ACB418B0717FADBD05"/>
  </w:style>
  <w:style w:type="paragraph" w:customStyle="1" w:styleId="721B33DF4A464192B8DF5F50337D9D31">
    <w:name w:val="721B33DF4A464192B8DF5F50337D9D31"/>
  </w:style>
  <w:style w:type="paragraph" w:customStyle="1" w:styleId="C22A3282DD9C45DFA3C3370D5AFD3038">
    <w:name w:val="C22A3282DD9C45DFA3C3370D5AFD3038"/>
  </w:style>
  <w:style w:type="paragraph" w:customStyle="1" w:styleId="91DB384D0F3943FFB953BCB5434D31CA">
    <w:name w:val="91DB384D0F3943FFB953BCB5434D31CA"/>
  </w:style>
  <w:style w:type="paragraph" w:customStyle="1" w:styleId="9E8D19F7693E42ACA67E5CEAED930BE7">
    <w:name w:val="9E8D19F7693E42ACA67E5CEAED930BE7"/>
  </w:style>
  <w:style w:type="paragraph" w:customStyle="1" w:styleId="649C7FCCC9AF4A98A6FB45A377CB9705">
    <w:name w:val="649C7FCCC9AF4A98A6FB45A377CB9705"/>
    <w:rsid w:val="00E92C78"/>
  </w:style>
  <w:style w:type="paragraph" w:customStyle="1" w:styleId="07A3CF212B1C4EBBB969A74E1358984F">
    <w:name w:val="07A3CF212B1C4EBBB969A74E1358984F"/>
    <w:rsid w:val="00E92C78"/>
  </w:style>
  <w:style w:type="paragraph" w:customStyle="1" w:styleId="48941B2CE7864E32A985D34AF390ED47">
    <w:name w:val="48941B2CE7864E32A985D34AF390ED47"/>
    <w:rsid w:val="00E92C78"/>
  </w:style>
  <w:style w:type="paragraph" w:customStyle="1" w:styleId="64A644676FFD43FEA5A6206F65B1EB99">
    <w:name w:val="64A644676FFD43FEA5A6206F65B1EB99"/>
    <w:rsid w:val="00E92C78"/>
  </w:style>
  <w:style w:type="paragraph" w:customStyle="1" w:styleId="0644F957533F40C0AACB623EB494274F">
    <w:name w:val="0644F957533F40C0AACB623EB494274F"/>
    <w:rsid w:val="00E92C78"/>
  </w:style>
  <w:style w:type="paragraph" w:customStyle="1" w:styleId="8A61FB2646764684892B2932DA2B76ED">
    <w:name w:val="8A61FB2646764684892B2932DA2B76ED"/>
    <w:rsid w:val="00E92C78"/>
  </w:style>
  <w:style w:type="paragraph" w:customStyle="1" w:styleId="31CCC931DBBB440C9339A6E3933AAD2A">
    <w:name w:val="31CCC931DBBB440C9339A6E3933AAD2A"/>
    <w:rsid w:val="00E92C78"/>
  </w:style>
  <w:style w:type="paragraph" w:customStyle="1" w:styleId="2CA9FAB74136431083A7AEA18A612D59">
    <w:name w:val="2CA9FAB74136431083A7AEA18A612D59"/>
    <w:rsid w:val="00E92C78"/>
  </w:style>
  <w:style w:type="paragraph" w:customStyle="1" w:styleId="1290E902E6C140C1BD367BCD4B2D8022">
    <w:name w:val="1290E902E6C140C1BD367BCD4B2D8022"/>
    <w:rsid w:val="00E92C78"/>
  </w:style>
  <w:style w:type="paragraph" w:customStyle="1" w:styleId="2427A6C4DBE34ADFAD907F422EF5F2DC">
    <w:name w:val="2427A6C4DBE34ADFAD907F422EF5F2DC"/>
    <w:rsid w:val="00E92C78"/>
  </w:style>
  <w:style w:type="paragraph" w:customStyle="1" w:styleId="DF80EF3B1AE045BD80EB80AC159E1E22">
    <w:name w:val="DF80EF3B1AE045BD80EB80AC159E1E22"/>
    <w:rsid w:val="00E92C78"/>
  </w:style>
  <w:style w:type="paragraph" w:customStyle="1" w:styleId="22BF055E67BA4201BA614773A9424E12">
    <w:name w:val="22BF055E67BA4201BA614773A9424E12"/>
    <w:rsid w:val="00E92C78"/>
  </w:style>
  <w:style w:type="paragraph" w:customStyle="1" w:styleId="DA76BB1F0649443BA4A022F153ADB155">
    <w:name w:val="DA76BB1F0649443BA4A022F153ADB155"/>
    <w:rsid w:val="00E92C78"/>
  </w:style>
  <w:style w:type="paragraph" w:customStyle="1" w:styleId="C634C83F16E245598C82C49A8CAD89E7">
    <w:name w:val="C634C83F16E245598C82C49A8CAD89E7"/>
    <w:rsid w:val="00E92C78"/>
  </w:style>
  <w:style w:type="paragraph" w:customStyle="1" w:styleId="F33AF12A11CA4635835A7A47AF8B99FB">
    <w:name w:val="F33AF12A11CA4635835A7A47AF8B99FB"/>
    <w:rsid w:val="00B43AA2"/>
  </w:style>
  <w:style w:type="paragraph" w:customStyle="1" w:styleId="1486782F62204FFDB3BAEA7281A77656">
    <w:name w:val="1486782F62204FFDB3BAEA7281A77656"/>
    <w:rsid w:val="00B43AA2"/>
  </w:style>
  <w:style w:type="paragraph" w:customStyle="1" w:styleId="97ED40DEA5774F2099DD5223681CED5B">
    <w:name w:val="97ED40DEA5774F2099DD5223681CED5B"/>
    <w:rsid w:val="00B43AA2"/>
  </w:style>
  <w:style w:type="paragraph" w:customStyle="1" w:styleId="710F9AA07CA942498D3CDB1C95ED1680">
    <w:name w:val="710F9AA07CA942498D3CDB1C95ED1680"/>
    <w:rsid w:val="00B43AA2"/>
  </w:style>
  <w:style w:type="paragraph" w:customStyle="1" w:styleId="DF9C79CB792147319C72E89492C94F81">
    <w:name w:val="DF9C79CB792147319C72E89492C94F81"/>
    <w:rsid w:val="00B43AA2"/>
  </w:style>
  <w:style w:type="paragraph" w:customStyle="1" w:styleId="E52456EB9398445F881D727115BBA553">
    <w:name w:val="E52456EB9398445F881D727115BBA553"/>
    <w:rsid w:val="00B43AA2"/>
  </w:style>
  <w:style w:type="paragraph" w:customStyle="1" w:styleId="420C0A0E7EF24D889203925441EE34E1">
    <w:name w:val="420C0A0E7EF24D889203925441EE34E1"/>
    <w:rsid w:val="00B43AA2"/>
  </w:style>
  <w:style w:type="paragraph" w:customStyle="1" w:styleId="05ACEE1D67B0448293BBCCDD11B0F679">
    <w:name w:val="05ACEE1D67B0448293BBCCDD11B0F679"/>
    <w:rsid w:val="00B43AA2"/>
  </w:style>
  <w:style w:type="paragraph" w:customStyle="1" w:styleId="53A3BF82ABE64ADE99C1F50681DE9446">
    <w:name w:val="53A3BF82ABE64ADE99C1F50681DE9446"/>
    <w:rsid w:val="00B43AA2"/>
  </w:style>
  <w:style w:type="paragraph" w:customStyle="1" w:styleId="361120B5A0C24192A7E1F2811700219F">
    <w:name w:val="361120B5A0C24192A7E1F2811700219F"/>
    <w:rsid w:val="00B43AA2"/>
  </w:style>
  <w:style w:type="paragraph" w:customStyle="1" w:styleId="EC77FBBC93994A6891E4F8AD19AF891E">
    <w:name w:val="EC77FBBC93994A6891E4F8AD19AF891E"/>
    <w:rsid w:val="00B43AA2"/>
  </w:style>
  <w:style w:type="paragraph" w:customStyle="1" w:styleId="7EB07307D6874356AFD42D3E19A1AA01">
    <w:name w:val="7EB07307D6874356AFD42D3E19A1AA01"/>
    <w:rsid w:val="00B43AA2"/>
  </w:style>
  <w:style w:type="paragraph" w:customStyle="1" w:styleId="F5A3D08B46284EDCB0D03A148076C33F">
    <w:name w:val="F5A3D08B46284EDCB0D03A148076C33F"/>
    <w:rsid w:val="00B43AA2"/>
  </w:style>
  <w:style w:type="paragraph" w:customStyle="1" w:styleId="024E2C65826847B9A8E5FBB80ECF4971">
    <w:name w:val="024E2C65826847B9A8E5FBB80ECF4971"/>
    <w:rsid w:val="00B43AA2"/>
  </w:style>
  <w:style w:type="paragraph" w:customStyle="1" w:styleId="106EC31B001846A4A4373E318EF7B504">
    <w:name w:val="106EC31B001846A4A4373E318EF7B504"/>
    <w:rsid w:val="008A1A36"/>
  </w:style>
  <w:style w:type="paragraph" w:customStyle="1" w:styleId="0A237146A62243ABB4FEDE413964684B">
    <w:name w:val="0A237146A62243ABB4FEDE413964684B"/>
    <w:rsid w:val="00715D83"/>
  </w:style>
  <w:style w:type="paragraph" w:customStyle="1" w:styleId="E22B43A73B5E4A28A9E07D8B57F063BA">
    <w:name w:val="E22B43A73B5E4A28A9E07D8B57F063BA"/>
    <w:rsid w:val="00715D83"/>
  </w:style>
  <w:style w:type="paragraph" w:customStyle="1" w:styleId="29C1C575B2D64655B354B79BE19ED448">
    <w:name w:val="29C1C575B2D64655B354B79BE19ED448"/>
    <w:rsid w:val="00715D83"/>
  </w:style>
  <w:style w:type="paragraph" w:customStyle="1" w:styleId="CB2B36E20F7D4401BB43E6A272BF0923">
    <w:name w:val="CB2B36E20F7D4401BB43E6A272BF0923"/>
    <w:rsid w:val="00715D83"/>
  </w:style>
  <w:style w:type="paragraph" w:customStyle="1" w:styleId="ABA7F97E3B7F438AB1CD3185DA12A2C1">
    <w:name w:val="ABA7F97E3B7F438AB1CD3185DA12A2C1"/>
    <w:rsid w:val="00692CFC"/>
  </w:style>
  <w:style w:type="paragraph" w:customStyle="1" w:styleId="F6D795FA735445C0830684B523DCA2B2">
    <w:name w:val="F6D795FA735445C0830684B523DCA2B2"/>
    <w:rsid w:val="00692CFC"/>
  </w:style>
  <w:style w:type="paragraph" w:customStyle="1" w:styleId="4643F91A8BB440BD874972B21A869640">
    <w:name w:val="4643F91A8BB440BD874972B21A869640"/>
    <w:rsid w:val="00692CFC"/>
  </w:style>
  <w:style w:type="paragraph" w:customStyle="1" w:styleId="D539CAE3965A4F0D8693E390942854C6">
    <w:name w:val="D539CAE3965A4F0D8693E390942854C6"/>
    <w:rsid w:val="00692CFC"/>
  </w:style>
  <w:style w:type="paragraph" w:customStyle="1" w:styleId="1612737B1C7142259172C6B0BD2BB019">
    <w:name w:val="1612737B1C7142259172C6B0BD2BB019"/>
    <w:rsid w:val="00692CFC"/>
  </w:style>
  <w:style w:type="paragraph" w:customStyle="1" w:styleId="A589CC346EE5420F81E7D2A1950980D9">
    <w:name w:val="A589CC346EE5420F81E7D2A1950980D9"/>
    <w:rsid w:val="00692CFC"/>
  </w:style>
  <w:style w:type="paragraph" w:customStyle="1" w:styleId="569C42AE67EB4A40939F0851C7C71855">
    <w:name w:val="569C42AE67EB4A40939F0851C7C71855"/>
    <w:rsid w:val="00692CFC"/>
  </w:style>
  <w:style w:type="paragraph" w:customStyle="1" w:styleId="1F3B3322ED99425C8B8216D78AB921DB">
    <w:name w:val="1F3B3322ED99425C8B8216D78AB921DB"/>
    <w:rsid w:val="00692CFC"/>
  </w:style>
  <w:style w:type="paragraph" w:customStyle="1" w:styleId="53E30A7E99EC44C89CF2DECA95DA9D3E">
    <w:name w:val="53E30A7E99EC44C89CF2DECA95DA9D3E"/>
    <w:rsid w:val="00692CFC"/>
  </w:style>
  <w:style w:type="paragraph" w:customStyle="1" w:styleId="870539D6FB054F92AE395701F372DEFE">
    <w:name w:val="870539D6FB054F92AE395701F372DEFE"/>
    <w:rsid w:val="00692CFC"/>
  </w:style>
  <w:style w:type="paragraph" w:customStyle="1" w:styleId="A0A9DB4B614D47ADB06EFE725101AB62">
    <w:name w:val="A0A9DB4B614D47ADB06EFE725101AB62"/>
    <w:rsid w:val="00692CFC"/>
  </w:style>
  <w:style w:type="paragraph" w:customStyle="1" w:styleId="94EF0D33A2AA4E3A8600207CEF0F472F">
    <w:name w:val="94EF0D33A2AA4E3A8600207CEF0F472F"/>
    <w:rsid w:val="00692CFC"/>
  </w:style>
  <w:style w:type="paragraph" w:customStyle="1" w:styleId="EAA619B85EE3460DA36F829501167B94">
    <w:name w:val="EAA619B85EE3460DA36F829501167B94"/>
    <w:rsid w:val="00692CFC"/>
  </w:style>
  <w:style w:type="paragraph" w:customStyle="1" w:styleId="550C5E7CCF0F4624B615F4D09DC25203">
    <w:name w:val="550C5E7CCF0F4624B615F4D09DC25203"/>
    <w:rsid w:val="00692CFC"/>
  </w:style>
  <w:style w:type="paragraph" w:customStyle="1" w:styleId="A29C4B6A374F48DAB43090743B85B548">
    <w:name w:val="A29C4B6A374F48DAB43090743B85B548"/>
    <w:rsid w:val="00692C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5D11E-78C8-40E4-ACF6-F7D10A2D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convenio IMSS</Template>
  <TotalTime>34</TotalTime>
  <Pages>3</Pages>
  <Words>1050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Fernandez Reyes</dc:creator>
  <cp:lastModifiedBy>SUSCRIPCIÓN</cp:lastModifiedBy>
  <cp:revision>3</cp:revision>
  <cp:lastPrinted>2018-08-24T23:49:00Z</cp:lastPrinted>
  <dcterms:created xsi:type="dcterms:W3CDTF">2018-08-29T15:49:00Z</dcterms:created>
  <dcterms:modified xsi:type="dcterms:W3CDTF">2018-08-29T16:23:00Z</dcterms:modified>
</cp:coreProperties>
</file>